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DD4805" w14:textId="71EC7207" w:rsidR="001E41F3" w:rsidRPr="00B43D39" w:rsidRDefault="0024354C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4354C">
        <w:rPr>
          <w:b/>
          <w:noProof/>
          <w:sz w:val="24"/>
        </w:rPr>
        <w:t xml:space="preserve">3GPP TSG-RAN WG2 </w:t>
      </w:r>
      <w:r w:rsidR="003D5DCD">
        <w:rPr>
          <w:rFonts w:hint="eastAsia"/>
          <w:b/>
          <w:noProof/>
          <w:sz w:val="24"/>
          <w:lang w:eastAsia="ko-KR"/>
        </w:rPr>
        <w:t>Meeting</w:t>
      </w:r>
      <w:r w:rsidR="00EE7BCC">
        <w:rPr>
          <w:rFonts w:hint="eastAsia"/>
          <w:b/>
          <w:noProof/>
          <w:sz w:val="24"/>
          <w:lang w:eastAsia="ko-KR"/>
        </w:rPr>
        <w:t xml:space="preserve"> #1</w:t>
      </w:r>
      <w:r w:rsidR="00592944">
        <w:rPr>
          <w:b/>
          <w:noProof/>
          <w:sz w:val="24"/>
          <w:lang w:eastAsia="ko-KR"/>
        </w:rPr>
        <w:t>1</w:t>
      </w:r>
      <w:r w:rsidR="00B84131">
        <w:rPr>
          <w:rFonts w:eastAsia="宋体" w:hint="eastAsia"/>
          <w:b/>
          <w:noProof/>
          <w:sz w:val="24"/>
          <w:lang w:eastAsia="zh-CN"/>
        </w:rPr>
        <w:t>6</w:t>
      </w:r>
      <w:r w:rsidR="003D614E">
        <w:rPr>
          <w:b/>
          <w:noProof/>
          <w:sz w:val="24"/>
          <w:lang w:eastAsia="ko-KR"/>
        </w:rPr>
        <w:t>-e</w:t>
      </w:r>
      <w:r w:rsidR="001E41F3">
        <w:rPr>
          <w:b/>
          <w:i/>
          <w:noProof/>
          <w:sz w:val="28"/>
        </w:rPr>
        <w:tab/>
      </w:r>
      <w:r w:rsidR="00325AF6" w:rsidRPr="00325AF6">
        <w:rPr>
          <w:b/>
          <w:noProof/>
          <w:sz w:val="28"/>
        </w:rPr>
        <w:t>R2-2109553</w:t>
      </w:r>
    </w:p>
    <w:p w14:paraId="70209D50" w14:textId="1A6714F1" w:rsidR="001E41F3" w:rsidRPr="00FD6E43" w:rsidRDefault="0066130B" w:rsidP="00B664F7">
      <w:pPr>
        <w:pStyle w:val="CRCoverPage"/>
        <w:rPr>
          <w:rFonts w:eastAsia="宋体"/>
          <w:b/>
          <w:sz w:val="24"/>
          <w:lang w:eastAsia="zh-CN"/>
        </w:rPr>
      </w:pPr>
      <w:r w:rsidRPr="0066130B">
        <w:rPr>
          <w:b/>
          <w:noProof/>
          <w:sz w:val="24"/>
          <w:lang w:eastAsia="ko-KR"/>
        </w:rPr>
        <w:t xml:space="preserve">Electronic meeting, </w:t>
      </w:r>
      <w:r w:rsidR="00B84131">
        <w:rPr>
          <w:rFonts w:eastAsia="宋体" w:hint="eastAsia"/>
          <w:b/>
          <w:noProof/>
          <w:sz w:val="24"/>
          <w:lang w:eastAsia="zh-CN"/>
        </w:rPr>
        <w:t>November</w:t>
      </w:r>
      <w:r w:rsidRPr="0066130B">
        <w:rPr>
          <w:b/>
          <w:noProof/>
          <w:sz w:val="24"/>
          <w:lang w:eastAsia="ko-KR"/>
        </w:rPr>
        <w:t xml:space="preserve"> </w:t>
      </w:r>
      <w:r w:rsidR="0005154D">
        <w:rPr>
          <w:rFonts w:eastAsia="宋体" w:hint="eastAsia"/>
          <w:b/>
          <w:noProof/>
          <w:sz w:val="24"/>
          <w:lang w:eastAsia="zh-CN"/>
        </w:rPr>
        <w:t>1</w:t>
      </w:r>
      <w:r w:rsidR="00B84131" w:rsidRPr="00B84131">
        <w:rPr>
          <w:rFonts w:eastAsia="宋体" w:hint="eastAsia"/>
          <w:b/>
          <w:noProof/>
          <w:sz w:val="24"/>
          <w:vertAlign w:val="superscript"/>
          <w:lang w:eastAsia="zh-CN"/>
        </w:rPr>
        <w:t>st</w:t>
      </w:r>
      <w:r w:rsidR="00B84131">
        <w:rPr>
          <w:rFonts w:eastAsia="宋体" w:hint="eastAsia"/>
          <w:b/>
          <w:noProof/>
          <w:sz w:val="24"/>
          <w:lang w:eastAsia="zh-CN"/>
        </w:rPr>
        <w:t xml:space="preserve"> </w:t>
      </w:r>
      <w:r w:rsidRPr="0066130B">
        <w:rPr>
          <w:b/>
          <w:noProof/>
          <w:sz w:val="24"/>
          <w:lang w:eastAsia="ko-KR"/>
        </w:rPr>
        <w:t xml:space="preserve">– </w:t>
      </w:r>
      <w:r w:rsidR="00B84131">
        <w:rPr>
          <w:rFonts w:eastAsia="宋体" w:hint="eastAsia"/>
          <w:b/>
          <w:noProof/>
          <w:sz w:val="24"/>
          <w:lang w:eastAsia="zh-CN"/>
        </w:rPr>
        <w:t>12</w:t>
      </w:r>
      <w:r w:rsidR="00B84131" w:rsidRPr="00B84131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 w:rsidRPr="0066130B">
        <w:rPr>
          <w:b/>
          <w:noProof/>
          <w:sz w:val="24"/>
          <w:lang w:eastAsia="ko-KR"/>
        </w:rPr>
        <w:t>, 202</w:t>
      </w:r>
      <w:r w:rsidR="00FD6E43">
        <w:rPr>
          <w:rFonts w:eastAsia="宋体" w:hint="eastAsia"/>
          <w:b/>
          <w:noProof/>
          <w:sz w:val="24"/>
          <w:lang w:eastAsia="zh-CN"/>
        </w:rPr>
        <w:t>1</w:t>
      </w:r>
    </w:p>
    <w:p w14:paraId="2E3FFA6D" w14:textId="77777777" w:rsidR="001E41F3" w:rsidRDefault="001E41F3">
      <w:pPr>
        <w:rPr>
          <w:noProof/>
          <w:lang w:eastAsia="ko-KR"/>
        </w:rPr>
      </w:pPr>
    </w:p>
    <w:p w14:paraId="677704E2" w14:textId="2B7F6714" w:rsidR="004460EA" w:rsidRPr="00CF27F1" w:rsidRDefault="004460EA" w:rsidP="00574495">
      <w:pPr>
        <w:rPr>
          <w:rFonts w:ascii="Arial" w:eastAsia="宋体" w:hAnsi="Arial" w:cs="Arial"/>
          <w:b/>
          <w:noProof/>
          <w:sz w:val="22"/>
          <w:lang w:eastAsia="zh-CN"/>
        </w:rPr>
      </w:pPr>
      <w:r w:rsidRPr="00CF27F1">
        <w:rPr>
          <w:rFonts w:ascii="Arial" w:hAnsi="Arial" w:cs="Arial"/>
          <w:b/>
          <w:noProof/>
          <w:sz w:val="22"/>
          <w:lang w:eastAsia="ko-KR"/>
        </w:rPr>
        <w:t>Agenda item:</w:t>
      </w:r>
      <w:r w:rsidRPr="00CF27F1">
        <w:rPr>
          <w:rFonts w:ascii="Arial" w:hAnsi="Arial" w:cs="Arial"/>
          <w:b/>
          <w:noProof/>
          <w:sz w:val="22"/>
          <w:lang w:eastAsia="ko-KR"/>
        </w:rPr>
        <w:tab/>
      </w:r>
      <w:r w:rsidR="00574495" w:rsidRPr="00CF27F1">
        <w:rPr>
          <w:rFonts w:ascii="Arial" w:eastAsia="宋体" w:hAnsi="Arial" w:cs="Arial"/>
          <w:b/>
          <w:noProof/>
          <w:sz w:val="22"/>
          <w:lang w:eastAsia="zh-CN"/>
        </w:rPr>
        <w:tab/>
      </w:r>
      <w:r w:rsidR="00C516BE" w:rsidRPr="00D87B2E">
        <w:rPr>
          <w:rFonts w:ascii="Arial" w:eastAsia="宋体" w:hAnsi="Arial" w:cs="Arial"/>
          <w:noProof/>
          <w:sz w:val="22"/>
          <w:lang w:eastAsia="zh-CN"/>
        </w:rPr>
        <w:t>8.</w:t>
      </w:r>
      <w:r w:rsidR="00697C04">
        <w:rPr>
          <w:rFonts w:ascii="Arial" w:eastAsia="宋体" w:hAnsi="Arial" w:cs="Arial" w:hint="eastAsia"/>
          <w:noProof/>
          <w:sz w:val="22"/>
          <w:lang w:eastAsia="zh-CN"/>
        </w:rPr>
        <w:t>1</w:t>
      </w:r>
      <w:r w:rsidR="000948E7">
        <w:rPr>
          <w:rFonts w:ascii="Arial" w:eastAsia="宋体" w:hAnsi="Arial" w:cs="Arial" w:hint="eastAsia"/>
          <w:noProof/>
          <w:sz w:val="22"/>
          <w:lang w:eastAsia="zh-CN"/>
        </w:rPr>
        <w:t>0</w:t>
      </w:r>
      <w:r w:rsidR="00C516BE" w:rsidRPr="00D87B2E">
        <w:rPr>
          <w:rFonts w:ascii="Arial" w:eastAsia="宋体" w:hAnsi="Arial" w:cs="Arial"/>
          <w:noProof/>
          <w:sz w:val="22"/>
          <w:lang w:eastAsia="zh-CN"/>
        </w:rPr>
        <w:t>.</w:t>
      </w:r>
      <w:r w:rsidR="000948E7">
        <w:rPr>
          <w:rFonts w:ascii="Arial" w:eastAsia="宋体" w:hAnsi="Arial" w:cs="Arial" w:hint="eastAsia"/>
          <w:noProof/>
          <w:sz w:val="22"/>
          <w:lang w:eastAsia="zh-CN"/>
        </w:rPr>
        <w:t>3</w:t>
      </w:r>
      <w:r w:rsidR="00A67D24">
        <w:rPr>
          <w:rFonts w:ascii="Arial" w:eastAsia="宋体" w:hAnsi="Arial" w:cs="Arial" w:hint="eastAsia"/>
          <w:noProof/>
          <w:sz w:val="22"/>
          <w:lang w:eastAsia="zh-CN"/>
        </w:rPr>
        <w:t>.</w:t>
      </w:r>
      <w:r w:rsidR="009D7668">
        <w:rPr>
          <w:rFonts w:ascii="Arial" w:eastAsia="宋体" w:hAnsi="Arial" w:cs="Arial" w:hint="eastAsia"/>
          <w:noProof/>
          <w:sz w:val="22"/>
          <w:lang w:eastAsia="zh-CN"/>
        </w:rPr>
        <w:t>1</w:t>
      </w:r>
    </w:p>
    <w:p w14:paraId="5C033169" w14:textId="268A52A9" w:rsidR="004460EA" w:rsidRPr="00CF27F1" w:rsidRDefault="006836C7" w:rsidP="00574495">
      <w:pPr>
        <w:rPr>
          <w:rFonts w:ascii="Arial" w:eastAsia="宋体" w:hAnsi="Arial" w:cs="Arial"/>
          <w:b/>
          <w:noProof/>
          <w:sz w:val="22"/>
          <w:lang w:eastAsia="zh-CN"/>
        </w:rPr>
      </w:pPr>
      <w:r w:rsidRPr="00CF27F1">
        <w:rPr>
          <w:rFonts w:ascii="Arial" w:hAnsi="Arial" w:cs="Arial"/>
          <w:b/>
          <w:noProof/>
          <w:sz w:val="22"/>
          <w:lang w:eastAsia="ko-KR"/>
        </w:rPr>
        <w:t>Source:</w:t>
      </w:r>
      <w:r w:rsidRPr="00CF27F1">
        <w:rPr>
          <w:rFonts w:ascii="Arial" w:hAnsi="Arial" w:cs="Arial"/>
          <w:b/>
          <w:noProof/>
          <w:sz w:val="22"/>
          <w:lang w:eastAsia="ko-KR"/>
        </w:rPr>
        <w:tab/>
      </w:r>
      <w:r w:rsidR="00574495" w:rsidRPr="00CF27F1">
        <w:rPr>
          <w:rFonts w:ascii="Arial" w:eastAsia="宋体" w:hAnsi="Arial" w:cs="Arial"/>
          <w:b/>
          <w:noProof/>
          <w:sz w:val="22"/>
          <w:lang w:eastAsia="zh-CN"/>
        </w:rPr>
        <w:tab/>
      </w:r>
      <w:r w:rsidR="00574495" w:rsidRPr="00CF27F1">
        <w:rPr>
          <w:rFonts w:ascii="Arial" w:eastAsia="宋体" w:hAnsi="Arial" w:cs="Arial"/>
          <w:b/>
          <w:noProof/>
          <w:sz w:val="22"/>
          <w:lang w:eastAsia="zh-CN"/>
        </w:rPr>
        <w:tab/>
      </w:r>
      <w:r w:rsidR="00574495" w:rsidRPr="00CF27F1">
        <w:rPr>
          <w:rFonts w:ascii="Arial" w:eastAsia="宋体" w:hAnsi="Arial" w:cs="Arial"/>
          <w:b/>
          <w:noProof/>
          <w:sz w:val="22"/>
          <w:lang w:eastAsia="zh-CN"/>
        </w:rPr>
        <w:tab/>
      </w:r>
      <w:r w:rsidRPr="00D87B2E">
        <w:rPr>
          <w:rFonts w:ascii="Arial" w:eastAsia="宋体" w:hAnsi="Arial" w:cs="Arial"/>
          <w:noProof/>
          <w:sz w:val="22"/>
          <w:lang w:eastAsia="zh-CN"/>
        </w:rPr>
        <w:t>CATT</w:t>
      </w:r>
    </w:p>
    <w:p w14:paraId="018B64C9" w14:textId="5B79856C" w:rsidR="004460EA" w:rsidRPr="000948E7" w:rsidRDefault="004460EA" w:rsidP="00574495">
      <w:pPr>
        <w:rPr>
          <w:rFonts w:ascii="Arial" w:eastAsia="宋体" w:hAnsi="Arial" w:cs="Arial"/>
          <w:noProof/>
          <w:sz w:val="22"/>
          <w:lang w:eastAsia="zh-CN"/>
        </w:rPr>
      </w:pPr>
      <w:r w:rsidRPr="00CF27F1">
        <w:rPr>
          <w:rFonts w:ascii="Arial" w:hAnsi="Arial" w:cs="Arial"/>
          <w:b/>
          <w:noProof/>
          <w:sz w:val="22"/>
          <w:lang w:eastAsia="ko-KR"/>
        </w:rPr>
        <w:t>Title:</w:t>
      </w:r>
      <w:r w:rsidRPr="00CF27F1">
        <w:rPr>
          <w:rFonts w:ascii="Arial" w:hAnsi="Arial" w:cs="Arial"/>
          <w:b/>
          <w:noProof/>
          <w:sz w:val="22"/>
          <w:lang w:eastAsia="ko-KR"/>
        </w:rPr>
        <w:tab/>
      </w:r>
      <w:r w:rsidR="00574495" w:rsidRPr="00CF27F1">
        <w:rPr>
          <w:rFonts w:ascii="Arial" w:eastAsia="宋体" w:hAnsi="Arial" w:cs="Arial"/>
          <w:b/>
          <w:noProof/>
          <w:sz w:val="22"/>
          <w:lang w:eastAsia="zh-CN"/>
        </w:rPr>
        <w:tab/>
      </w:r>
      <w:r w:rsidR="00574495" w:rsidRPr="00CF27F1">
        <w:rPr>
          <w:rFonts w:ascii="Arial" w:eastAsia="宋体" w:hAnsi="Arial" w:cs="Arial"/>
          <w:b/>
          <w:noProof/>
          <w:sz w:val="22"/>
          <w:lang w:eastAsia="zh-CN"/>
        </w:rPr>
        <w:tab/>
      </w:r>
      <w:r w:rsidR="00574495" w:rsidRPr="00CF27F1">
        <w:rPr>
          <w:rFonts w:ascii="Arial" w:eastAsia="宋体" w:hAnsi="Arial" w:cs="Arial"/>
          <w:b/>
          <w:noProof/>
          <w:sz w:val="22"/>
          <w:lang w:eastAsia="zh-CN"/>
        </w:rPr>
        <w:tab/>
      </w:r>
      <w:r w:rsidR="00574495" w:rsidRPr="00CF27F1">
        <w:rPr>
          <w:rFonts w:ascii="Arial" w:eastAsia="宋体" w:hAnsi="Arial" w:cs="Arial"/>
          <w:b/>
          <w:noProof/>
          <w:sz w:val="22"/>
          <w:lang w:eastAsia="zh-CN"/>
        </w:rPr>
        <w:tab/>
      </w:r>
      <w:r w:rsidR="00F577FA" w:rsidRPr="00F577FA">
        <w:rPr>
          <w:rFonts w:ascii="Arial" w:eastAsia="宋体" w:hAnsi="Arial" w:cs="Arial"/>
          <w:noProof/>
          <w:sz w:val="22"/>
          <w:lang w:eastAsia="zh-CN"/>
        </w:rPr>
        <w:t xml:space="preserve">Discussion on </w:t>
      </w:r>
      <w:r w:rsidR="003D6E3A" w:rsidRPr="003D6E3A">
        <w:rPr>
          <w:rFonts w:ascii="Arial" w:eastAsia="宋体" w:hAnsi="Arial" w:cs="Arial"/>
          <w:noProof/>
          <w:sz w:val="22"/>
          <w:lang w:eastAsia="zh-CN"/>
        </w:rPr>
        <w:t xml:space="preserve">UE coarse location information </w:t>
      </w:r>
      <w:r w:rsidR="003D6E3A">
        <w:rPr>
          <w:rFonts w:ascii="Arial" w:eastAsia="宋体" w:hAnsi="Arial" w:cs="Arial" w:hint="eastAsia"/>
          <w:noProof/>
          <w:sz w:val="22"/>
          <w:lang w:eastAsia="zh-CN"/>
        </w:rPr>
        <w:t xml:space="preserve">report </w:t>
      </w:r>
      <w:r w:rsidR="00F577FA" w:rsidRPr="00F577FA">
        <w:rPr>
          <w:rFonts w:ascii="Arial" w:eastAsia="宋体" w:hAnsi="Arial" w:cs="Arial"/>
          <w:noProof/>
          <w:sz w:val="22"/>
          <w:lang w:eastAsia="zh-CN"/>
        </w:rPr>
        <w:t>in NTN</w:t>
      </w:r>
    </w:p>
    <w:p w14:paraId="5BA62C1D" w14:textId="5EC6CB59" w:rsidR="004460EA" w:rsidRPr="00CF27F1" w:rsidRDefault="004460EA" w:rsidP="00574495">
      <w:pPr>
        <w:rPr>
          <w:rFonts w:ascii="Arial" w:hAnsi="Arial" w:cs="Arial"/>
          <w:b/>
          <w:noProof/>
          <w:sz w:val="22"/>
          <w:lang w:eastAsia="ko-KR"/>
        </w:rPr>
      </w:pPr>
      <w:r w:rsidRPr="00CF27F1">
        <w:rPr>
          <w:rFonts w:ascii="Arial" w:hAnsi="Arial" w:cs="Arial"/>
          <w:b/>
          <w:noProof/>
          <w:sz w:val="22"/>
          <w:lang w:eastAsia="ko-KR"/>
        </w:rPr>
        <w:t>Document for:</w:t>
      </w:r>
      <w:r w:rsidRPr="00CF27F1">
        <w:rPr>
          <w:rFonts w:ascii="Arial" w:hAnsi="Arial" w:cs="Arial"/>
          <w:b/>
          <w:noProof/>
          <w:sz w:val="22"/>
          <w:lang w:eastAsia="ko-KR"/>
        </w:rPr>
        <w:tab/>
      </w:r>
      <w:r w:rsidRPr="00D87B2E">
        <w:rPr>
          <w:rFonts w:ascii="Arial" w:hAnsi="Arial" w:cs="Arial"/>
          <w:noProof/>
          <w:sz w:val="22"/>
          <w:lang w:eastAsia="ko-KR"/>
        </w:rPr>
        <w:t>Discussion and Agreement</w:t>
      </w:r>
    </w:p>
    <w:p w14:paraId="10F73E1D" w14:textId="77777777" w:rsidR="00C516BE" w:rsidRPr="00C516BE" w:rsidRDefault="004460EA" w:rsidP="00C516BE">
      <w:pPr>
        <w:pStyle w:val="1"/>
        <w:rPr>
          <w:rFonts w:eastAsia="宋体"/>
          <w:noProof/>
          <w:lang w:eastAsia="zh-CN"/>
        </w:rPr>
      </w:pPr>
      <w:r w:rsidRPr="004460EA">
        <w:rPr>
          <w:noProof/>
          <w:lang w:eastAsia="ko-KR"/>
        </w:rPr>
        <w:t>1</w:t>
      </w:r>
      <w:r w:rsidR="0009159B">
        <w:rPr>
          <w:rFonts w:hint="eastAsia"/>
          <w:noProof/>
          <w:lang w:eastAsia="ko-KR"/>
        </w:rPr>
        <w:tab/>
      </w:r>
      <w:r w:rsidRPr="00860FA5">
        <w:t>Introduction</w:t>
      </w:r>
    </w:p>
    <w:p w14:paraId="74CA7DF9" w14:textId="43BEF2CD" w:rsidR="003706F5" w:rsidRDefault="003706F5" w:rsidP="003706F5">
      <w:pPr>
        <w:spacing w:before="60" w:after="240"/>
        <w:jc w:val="both"/>
        <w:rPr>
          <w:rFonts w:eastAsia="宋体"/>
          <w:noProof/>
          <w:szCs w:val="24"/>
          <w:lang w:eastAsia="zh-CN"/>
        </w:rPr>
      </w:pPr>
      <w:r>
        <w:rPr>
          <w:rFonts w:eastAsia="宋体"/>
          <w:noProof/>
          <w:szCs w:val="24"/>
          <w:lang w:eastAsia="zh-CN"/>
        </w:rPr>
        <w:t>T</w:t>
      </w:r>
      <w:r>
        <w:rPr>
          <w:rFonts w:eastAsia="宋体" w:hint="eastAsia"/>
          <w:noProof/>
          <w:szCs w:val="24"/>
          <w:lang w:eastAsia="zh-CN"/>
        </w:rPr>
        <w:t>he agreement</w:t>
      </w:r>
      <w:r w:rsidR="00CF797D">
        <w:rPr>
          <w:rFonts w:eastAsia="宋体" w:hint="eastAsia"/>
          <w:noProof/>
          <w:szCs w:val="24"/>
          <w:lang w:eastAsia="zh-CN"/>
        </w:rPr>
        <w:t xml:space="preserve"> </w:t>
      </w:r>
      <w:r w:rsidR="001657DA" w:rsidRPr="00571484">
        <w:rPr>
          <w:rFonts w:eastAsia="宋体"/>
          <w:noProof/>
          <w:szCs w:val="24"/>
          <w:lang w:eastAsia="zh-CN"/>
        </w:rPr>
        <w:t>on UE location aspects</w:t>
      </w:r>
      <w:r w:rsidR="00A67D24" w:rsidRPr="00571484">
        <w:rPr>
          <w:rFonts w:eastAsia="宋体"/>
          <w:noProof/>
          <w:szCs w:val="24"/>
          <w:lang w:eastAsia="zh-CN"/>
        </w:rPr>
        <w:t xml:space="preserve"> </w:t>
      </w:r>
      <w:r w:rsidR="00E378E3" w:rsidRPr="00571484">
        <w:rPr>
          <w:rFonts w:eastAsia="宋体"/>
          <w:noProof/>
          <w:szCs w:val="24"/>
          <w:lang w:eastAsia="zh-CN"/>
        </w:rPr>
        <w:t xml:space="preserve">in NTN </w:t>
      </w:r>
      <w:r>
        <w:rPr>
          <w:rFonts w:eastAsia="宋体" w:hint="eastAsia"/>
          <w:noProof/>
          <w:szCs w:val="24"/>
          <w:lang w:eastAsia="zh-CN"/>
        </w:rPr>
        <w:t>at</w:t>
      </w:r>
      <w:r w:rsidR="00E378E3" w:rsidRPr="00571484">
        <w:rPr>
          <w:rFonts w:eastAsia="宋体" w:hint="eastAsia"/>
          <w:noProof/>
          <w:szCs w:val="24"/>
          <w:lang w:eastAsia="zh-CN"/>
        </w:rPr>
        <w:t xml:space="preserve"> RAN2 #11</w:t>
      </w:r>
      <w:r>
        <w:rPr>
          <w:rFonts w:eastAsia="宋体" w:hint="eastAsia"/>
          <w:noProof/>
          <w:szCs w:val="24"/>
          <w:lang w:eastAsia="zh-CN"/>
        </w:rPr>
        <w:t>5</w:t>
      </w:r>
      <w:r w:rsidR="00E378E3" w:rsidRPr="00571484">
        <w:rPr>
          <w:rFonts w:eastAsia="宋体" w:hint="eastAsia"/>
          <w:noProof/>
          <w:szCs w:val="24"/>
          <w:lang w:eastAsia="zh-CN"/>
        </w:rPr>
        <w:t>-e meeting</w:t>
      </w:r>
      <w:r w:rsidR="005C3FAA">
        <w:rPr>
          <w:rFonts w:eastAsia="宋体" w:hint="eastAsia"/>
          <w:noProof/>
          <w:szCs w:val="24"/>
          <w:lang w:eastAsia="zh-CN"/>
        </w:rPr>
        <w:t xml:space="preserve"> as below</w:t>
      </w:r>
      <w:r w:rsidR="00E058DD">
        <w:rPr>
          <w:rFonts w:eastAsia="宋体" w:hint="eastAsia"/>
          <w:noProof/>
          <w:szCs w:val="24"/>
          <w:lang w:eastAsia="zh-CN"/>
        </w:rPr>
        <w:t xml:space="preserve"> [1]</w:t>
      </w:r>
      <w:r w:rsidR="005521C7">
        <w:rPr>
          <w:rFonts w:eastAsia="宋体" w:hint="eastAsia"/>
          <w:noProof/>
          <w:szCs w:val="24"/>
          <w:lang w:eastAsia="zh-CN"/>
        </w:rPr>
        <w:t>.</w:t>
      </w:r>
      <w:r w:rsidR="00FF3A82">
        <w:rPr>
          <w:rFonts w:eastAsia="宋体" w:hint="eastAsia"/>
          <w:noProof/>
          <w:szCs w:val="24"/>
          <w:lang w:eastAsia="zh-CN"/>
        </w:rPr>
        <w:t xml:space="preserve"> </w:t>
      </w:r>
    </w:p>
    <w:p w14:paraId="6493082E" w14:textId="77777777" w:rsidR="003706F5" w:rsidRDefault="003706F5" w:rsidP="003706F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 w:firstLine="0"/>
      </w:pPr>
      <w:r>
        <w:t>Agreements:</w:t>
      </w:r>
    </w:p>
    <w:p w14:paraId="77ADB65B" w14:textId="77777777" w:rsidR="003706F5" w:rsidRDefault="003706F5" w:rsidP="003706F5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textAlignment w:val="auto"/>
      </w:pPr>
      <w:r>
        <w:t>If SA3 replies with concern on reporting UE location with any granularity during initial access, RAN2 will revisit agreement/solution for reporting UE location during initial access.</w:t>
      </w:r>
    </w:p>
    <w:p w14:paraId="5E39C59B" w14:textId="77777777" w:rsidR="003706F5" w:rsidRDefault="003706F5" w:rsidP="003706F5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textAlignment w:val="auto"/>
      </w:pPr>
      <w:bookmarkStart w:id="0" w:name="OLE_LINK5"/>
      <w:bookmarkStart w:id="1" w:name="OLE_LINK6"/>
      <w:bookmarkStart w:id="2" w:name="OLE_LINK3"/>
      <w:bookmarkStart w:id="3" w:name="OLE_LINK4"/>
      <w:r>
        <w:t xml:space="preserve">UE coarse location information </w:t>
      </w:r>
      <w:bookmarkEnd w:id="0"/>
      <w:bookmarkEnd w:id="1"/>
      <w:r>
        <w:t xml:space="preserve">refers to coarse GNSS coordinates (FFS on the details, e.g. X MSB bits out of 24 bits of longitude/latitude or GNSS coordinates with ~2km accuracy). FFS if any </w:t>
      </w:r>
      <w:proofErr w:type="gramStart"/>
      <w:r>
        <w:t>enhancements to validate the UE’s coarse location information is</w:t>
      </w:r>
      <w:proofErr w:type="gramEnd"/>
      <w:r>
        <w:t xml:space="preserve"> needed. FFS whether this is only used in initial access or also in connected</w:t>
      </w:r>
    </w:p>
    <w:bookmarkEnd w:id="2"/>
    <w:bookmarkEnd w:id="3"/>
    <w:p w14:paraId="5786AD38" w14:textId="77777777" w:rsidR="001F5A22" w:rsidRDefault="001F5A22" w:rsidP="003706F5">
      <w:pPr>
        <w:spacing w:before="60" w:after="240"/>
        <w:jc w:val="both"/>
        <w:rPr>
          <w:rFonts w:ascii="Arial" w:eastAsia="宋体" w:hAnsi="Arial"/>
          <w:szCs w:val="24"/>
          <w:lang w:eastAsia="zh-CN"/>
        </w:rPr>
      </w:pPr>
    </w:p>
    <w:p w14:paraId="3DC9416B" w14:textId="77777777" w:rsidR="001F5A22" w:rsidRDefault="001F5A22" w:rsidP="001F5A22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Agreements online:</w:t>
      </w:r>
    </w:p>
    <w:p w14:paraId="6CDF74EB" w14:textId="77777777" w:rsidR="001F5A22" w:rsidRDefault="001F5A22" w:rsidP="001F5A22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spacing w:after="0"/>
        <w:textAlignment w:val="auto"/>
      </w:pPr>
      <w:r>
        <w:t xml:space="preserve">If accepted by SA3, if the </w:t>
      </w:r>
      <w:proofErr w:type="spellStart"/>
      <w:r>
        <w:t>gNB</w:t>
      </w:r>
      <w:proofErr w:type="spellEnd"/>
      <w:r>
        <w:t xml:space="preserve"> has user consent to obtain UE location in NTN, </w:t>
      </w:r>
      <w:r w:rsidRPr="008A4B4A">
        <w:t xml:space="preserve">reporting of finer location information/full GNSS </w:t>
      </w:r>
      <w:r>
        <w:t xml:space="preserve">coordinates in RRC_CONNECTED can be </w:t>
      </w:r>
      <w:r w:rsidRPr="008A4B4A">
        <w:t>supported after AS security is enabled</w:t>
      </w:r>
    </w:p>
    <w:p w14:paraId="53954D69" w14:textId="77777777" w:rsidR="001F5A22" w:rsidRPr="002068A0" w:rsidRDefault="001F5A22" w:rsidP="001F5A22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spacing w:after="0"/>
        <w:textAlignment w:val="auto"/>
      </w:pPr>
      <w:r>
        <w:t>P</w:t>
      </w:r>
      <w:r w:rsidRPr="002068A0">
        <w:t xml:space="preserve">eriodic location reporting can also be configured by </w:t>
      </w:r>
      <w:proofErr w:type="spellStart"/>
      <w:r w:rsidRPr="002068A0">
        <w:t>gNB</w:t>
      </w:r>
      <w:proofErr w:type="spellEnd"/>
      <w:r w:rsidRPr="002068A0">
        <w:t xml:space="preserve"> to obtain UE location update of mobi</w:t>
      </w:r>
      <w:r>
        <w:t xml:space="preserve">le UEs in RRC_CONNECTED. </w:t>
      </w:r>
      <w:r w:rsidRPr="002068A0">
        <w:t>RAN2 discuss whether it is part of existing periodic measurement report configuration or a new configuration for periodic reporting of UE location.</w:t>
      </w:r>
    </w:p>
    <w:p w14:paraId="21C7A085" w14:textId="77777777" w:rsidR="001F5A22" w:rsidRDefault="001F5A22" w:rsidP="001F5A22">
      <w:pPr>
        <w:pStyle w:val="Doc-text2"/>
        <w:ind w:left="0" w:firstLine="0"/>
      </w:pPr>
    </w:p>
    <w:p w14:paraId="0B5A746A" w14:textId="04FA94E3" w:rsidR="00C412E0" w:rsidRDefault="00AF543A" w:rsidP="00AF543A">
      <w:pPr>
        <w:spacing w:before="60" w:after="240"/>
        <w:jc w:val="both"/>
        <w:rPr>
          <w:rFonts w:eastAsia="宋体"/>
          <w:noProof/>
          <w:szCs w:val="24"/>
          <w:lang w:eastAsia="zh-CN"/>
        </w:rPr>
      </w:pPr>
      <w:r w:rsidRPr="00571484">
        <w:rPr>
          <w:rFonts w:eastAsia="宋体"/>
          <w:noProof/>
          <w:szCs w:val="24"/>
          <w:lang w:eastAsia="zh-CN"/>
        </w:rPr>
        <w:t>T</w:t>
      </w:r>
      <w:r w:rsidRPr="00571484">
        <w:rPr>
          <w:rFonts w:eastAsia="宋体" w:hint="eastAsia"/>
          <w:noProof/>
          <w:szCs w:val="24"/>
          <w:lang w:eastAsia="zh-CN"/>
        </w:rPr>
        <w:t xml:space="preserve">his document will </w:t>
      </w:r>
      <w:r w:rsidR="005F23CC">
        <w:rPr>
          <w:rFonts w:eastAsia="宋体" w:hint="eastAsia"/>
          <w:noProof/>
          <w:szCs w:val="24"/>
          <w:lang w:eastAsia="zh-CN"/>
        </w:rPr>
        <w:t>discuss the</w:t>
      </w:r>
      <w:r w:rsidR="00D60AEE" w:rsidRPr="00D60AEE">
        <w:t xml:space="preserve"> </w:t>
      </w:r>
      <w:r w:rsidR="00D60AEE" w:rsidRPr="00D60AEE">
        <w:rPr>
          <w:rFonts w:eastAsia="宋体"/>
          <w:noProof/>
          <w:szCs w:val="24"/>
          <w:lang w:eastAsia="zh-CN"/>
        </w:rPr>
        <w:t>FFS on the details</w:t>
      </w:r>
      <w:r w:rsidR="00D60AEE">
        <w:rPr>
          <w:rFonts w:eastAsia="宋体" w:hint="eastAsia"/>
          <w:noProof/>
          <w:szCs w:val="24"/>
          <w:lang w:eastAsia="zh-CN"/>
        </w:rPr>
        <w:t xml:space="preserve"> of </w:t>
      </w:r>
      <w:r w:rsidR="00D60AEE">
        <w:t>UE coarse location information</w:t>
      </w:r>
      <w:r w:rsidR="00D60AEE">
        <w:rPr>
          <w:rFonts w:eastAsia="宋体" w:hint="eastAsia"/>
          <w:noProof/>
          <w:szCs w:val="24"/>
          <w:lang w:eastAsia="zh-CN"/>
        </w:rPr>
        <w:t xml:space="preserve"> (</w:t>
      </w:r>
      <w:r w:rsidR="00D60AEE" w:rsidRPr="00D60AEE">
        <w:rPr>
          <w:rFonts w:eastAsia="宋体"/>
          <w:noProof/>
          <w:szCs w:val="24"/>
          <w:lang w:eastAsia="zh-CN"/>
        </w:rPr>
        <w:t>e.g. X MSB bits out of 24 bits of longitude/latitude or GNSS coordinates with ~2km accuracy</w:t>
      </w:r>
      <w:r w:rsidR="00D60AEE">
        <w:rPr>
          <w:rFonts w:eastAsia="宋体" w:hint="eastAsia"/>
          <w:noProof/>
          <w:szCs w:val="24"/>
          <w:lang w:eastAsia="zh-CN"/>
        </w:rPr>
        <w:t>)</w:t>
      </w:r>
      <w:r w:rsidR="00C412E0" w:rsidRPr="00C412E0">
        <w:rPr>
          <w:rFonts w:eastAsia="宋体"/>
          <w:noProof/>
          <w:szCs w:val="24"/>
          <w:lang w:eastAsia="zh-CN"/>
        </w:rPr>
        <w:t>.</w:t>
      </w:r>
    </w:p>
    <w:p w14:paraId="30F51731" w14:textId="75993643" w:rsidR="00E23AB8" w:rsidRDefault="0009159B" w:rsidP="00860FA5">
      <w:pPr>
        <w:pStyle w:val="1"/>
        <w:rPr>
          <w:rFonts w:eastAsia="宋体"/>
          <w:lang w:eastAsia="zh-CN"/>
        </w:rPr>
      </w:pPr>
      <w:bookmarkStart w:id="4" w:name="_Toc497230266"/>
      <w:bookmarkStart w:id="5" w:name="_Toc497230267"/>
      <w:r>
        <w:rPr>
          <w:rFonts w:hint="eastAsia"/>
          <w:lang w:eastAsia="ko-KR"/>
        </w:rPr>
        <w:t>2</w:t>
      </w:r>
      <w:r w:rsidR="00057A4B" w:rsidRPr="004D3578">
        <w:tab/>
      </w:r>
      <w:bookmarkEnd w:id="4"/>
      <w:r w:rsidR="008C319C">
        <w:rPr>
          <w:rFonts w:eastAsia="宋体" w:hint="eastAsia"/>
          <w:lang w:eastAsia="zh-CN"/>
        </w:rPr>
        <w:t>Discussion</w:t>
      </w:r>
    </w:p>
    <w:p w14:paraId="25AA8EB7" w14:textId="2B9BC99A" w:rsidR="00057A4B" w:rsidRDefault="00E23AB8" w:rsidP="00E23AB8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2.1 </w:t>
      </w:r>
      <w:r w:rsidR="001161A2">
        <w:rPr>
          <w:rFonts w:eastAsia="宋体" w:hint="eastAsia"/>
          <w:lang w:eastAsia="zh-CN"/>
        </w:rPr>
        <w:t>Shapes defined in 3GPP</w:t>
      </w:r>
    </w:p>
    <w:p w14:paraId="4D4CAF54" w14:textId="0FD5BA0D" w:rsidR="00A27EB3" w:rsidRPr="00A27EB3" w:rsidRDefault="00A27EB3" w:rsidP="000A7DE5">
      <w:pPr>
        <w:spacing w:before="60" w:after="24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ccording to the </w:t>
      </w:r>
      <w:proofErr w:type="spellStart"/>
      <w:r w:rsidRPr="007A2DD5">
        <w:rPr>
          <w:rFonts w:eastAsia="宋体"/>
          <w:highlight w:val="yellow"/>
          <w:lang w:eastAsia="zh-CN"/>
        </w:rPr>
        <w:t>locationCoordinate</w:t>
      </w:r>
      <w:proofErr w:type="spellEnd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definition</w:t>
      </w:r>
      <w:r>
        <w:rPr>
          <w:rFonts w:eastAsia="宋体" w:hint="eastAsia"/>
          <w:lang w:eastAsia="zh-CN"/>
        </w:rPr>
        <w:t xml:space="preserve"> in TS 38.331[2]</w:t>
      </w:r>
      <w:r w:rsidR="007A2DD5">
        <w:rPr>
          <w:rFonts w:eastAsia="宋体" w:hint="eastAsia"/>
          <w:lang w:eastAsia="zh-CN"/>
        </w:rPr>
        <w:t xml:space="preserve"> below</w:t>
      </w:r>
      <w:r>
        <w:rPr>
          <w:rFonts w:eastAsia="宋体" w:hint="eastAsia"/>
          <w:lang w:eastAsia="zh-CN"/>
        </w:rPr>
        <w:t xml:space="preserve">, it refers to the </w:t>
      </w:r>
      <w:proofErr w:type="spellStart"/>
      <w:r w:rsidRPr="00D403CC">
        <w:rPr>
          <w:snapToGrid w:val="0"/>
        </w:rPr>
        <w:t>LocationCoordinates</w:t>
      </w:r>
      <w:proofErr w:type="spellEnd"/>
      <w:r>
        <w:rPr>
          <w:rFonts w:eastAsia="宋体" w:hint="eastAsia"/>
          <w:snapToGrid w:val="0"/>
          <w:lang w:eastAsia="zh-CN"/>
        </w:rPr>
        <w:t xml:space="preserve"> in TS 37.355[3] which refers to the </w:t>
      </w:r>
      <w:r w:rsidRPr="00D403CC">
        <w:rPr>
          <w:lang w:eastAsia="ko-KR"/>
        </w:rPr>
        <w:t>geographic shape defined</w:t>
      </w:r>
      <w:r>
        <w:rPr>
          <w:rFonts w:eastAsia="宋体" w:hint="eastAsia"/>
          <w:lang w:eastAsia="zh-CN"/>
        </w:rPr>
        <w:t xml:space="preserve"> in TS 23.032[4].</w:t>
      </w:r>
    </w:p>
    <w:p w14:paraId="53B31F25" w14:textId="49EF6FB5" w:rsidR="00E213BB" w:rsidRDefault="00B97214" w:rsidP="00976E38">
      <w:pPr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T</w:t>
      </w:r>
      <w:r>
        <w:rPr>
          <w:rFonts w:eastAsia="宋体" w:hint="eastAsia"/>
          <w:snapToGrid w:val="0"/>
          <w:lang w:eastAsia="zh-CN"/>
        </w:rPr>
        <w:t xml:space="preserve">here are </w:t>
      </w:r>
      <w:r w:rsidR="00226074">
        <w:rPr>
          <w:rFonts w:eastAsia="宋体" w:hint="eastAsia"/>
          <w:snapToGrid w:val="0"/>
          <w:lang w:eastAsia="zh-CN"/>
        </w:rPr>
        <w:t xml:space="preserve">kinds of </w:t>
      </w:r>
      <w:r w:rsidR="007C5F07">
        <w:rPr>
          <w:rFonts w:eastAsia="宋体" w:hint="eastAsia"/>
          <w:snapToGrid w:val="0"/>
          <w:lang w:eastAsia="zh-CN"/>
        </w:rPr>
        <w:t>shapes defined in TS 23.032[</w:t>
      </w:r>
      <w:r w:rsidR="0095101D">
        <w:rPr>
          <w:rFonts w:eastAsia="宋体" w:hint="eastAsia"/>
          <w:snapToGrid w:val="0"/>
          <w:lang w:eastAsia="zh-CN"/>
        </w:rPr>
        <w:t>4</w:t>
      </w:r>
      <w:r w:rsidR="007C5F07">
        <w:rPr>
          <w:rFonts w:eastAsia="宋体" w:hint="eastAsia"/>
          <w:snapToGrid w:val="0"/>
          <w:lang w:eastAsia="zh-CN"/>
        </w:rPr>
        <w:t>]:</w:t>
      </w:r>
    </w:p>
    <w:p w14:paraId="31D7C75A" w14:textId="32A276AF" w:rsidR="00E213BB" w:rsidRPr="00E213BB" w:rsidRDefault="00E213BB" w:rsidP="00E213BB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lang w:eastAsia="zh-CN"/>
        </w:rPr>
      </w:pPr>
      <w:r w:rsidRPr="00E213BB">
        <w:t xml:space="preserve">The intention is to incorporate a number of different </w:t>
      </w:r>
      <w:proofErr w:type="gramStart"/>
      <w:r w:rsidRPr="00E213BB">
        <w:t>shapes, that</w:t>
      </w:r>
      <w:proofErr w:type="gramEnd"/>
      <w:r w:rsidRPr="00E213BB">
        <w:t xml:space="preserve"> can be chosen according to need.</w:t>
      </w:r>
    </w:p>
    <w:p w14:paraId="2ED55A10" w14:textId="7908DDA4" w:rsidR="00E213BB" w:rsidRDefault="00E213BB" w:rsidP="00E213BB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333772">
        <w:rPr>
          <w:highlight w:val="green"/>
        </w:rPr>
        <w:t>Ellipsoid Point</w:t>
      </w:r>
      <w:r>
        <w:t>;</w:t>
      </w:r>
    </w:p>
    <w:p w14:paraId="49ECE3CA" w14:textId="77777777" w:rsidR="00E213BB" w:rsidRDefault="00E213BB" w:rsidP="00E213BB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Ellipsoid point with uncertainty circle;</w:t>
      </w:r>
    </w:p>
    <w:p w14:paraId="1FEB9D44" w14:textId="77777777" w:rsidR="00E213BB" w:rsidRDefault="00E213BB" w:rsidP="00E213BB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Ellipsoid point with uncertainty ellipse;</w:t>
      </w:r>
    </w:p>
    <w:p w14:paraId="2CFD0E39" w14:textId="77777777" w:rsidR="00E213BB" w:rsidRDefault="00E213BB" w:rsidP="00E213BB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Polygon;</w:t>
      </w:r>
    </w:p>
    <w:p w14:paraId="0317765B" w14:textId="77777777" w:rsidR="00E213BB" w:rsidRDefault="00E213BB" w:rsidP="00E213BB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-</w:t>
      </w:r>
      <w:r>
        <w:tab/>
        <w:t>Ellipsoid point with altitude;</w:t>
      </w:r>
    </w:p>
    <w:p w14:paraId="362425C6" w14:textId="77777777" w:rsidR="00E213BB" w:rsidRDefault="00E213BB" w:rsidP="00E213BB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Ellipsoid point with altitude and uncertainty ellipsoid;</w:t>
      </w:r>
    </w:p>
    <w:p w14:paraId="23C9F6EC" w14:textId="77777777" w:rsidR="00E213BB" w:rsidRDefault="00E213BB" w:rsidP="00E213BB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Ellipsoid Arc;</w:t>
      </w:r>
    </w:p>
    <w:p w14:paraId="16128BFC" w14:textId="77777777" w:rsidR="00E213BB" w:rsidRDefault="00E213BB" w:rsidP="00E213BB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High Accuracy Ellipsoid point with uncertainty ellipse;</w:t>
      </w:r>
    </w:p>
    <w:p w14:paraId="3248594F" w14:textId="77777777" w:rsidR="00E213BB" w:rsidRDefault="00E213BB" w:rsidP="00E213BB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lang w:eastAsia="zh-CN"/>
        </w:rPr>
      </w:pPr>
      <w:r>
        <w:t>-</w:t>
      </w:r>
      <w:r>
        <w:tab/>
        <w:t>High Accuracy Ellipsoid point with altitude and uncertainty ellipsoid;</w:t>
      </w:r>
    </w:p>
    <w:p w14:paraId="58D8AC58" w14:textId="77777777" w:rsidR="00E213BB" w:rsidRDefault="00E213BB" w:rsidP="00E213BB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lang w:eastAsia="zh-CN"/>
        </w:rPr>
      </w:pPr>
      <w:r>
        <w:t>-</w:t>
      </w:r>
      <w:r>
        <w:tab/>
        <w:t>Shapes relevant to Local Co-ordinates:</w:t>
      </w:r>
    </w:p>
    <w:p w14:paraId="018956FB" w14:textId="77777777" w:rsidR="00E213BB" w:rsidRDefault="00E213BB" w:rsidP="00E213BB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lang w:eastAsia="zh-CN"/>
        </w:rPr>
      </w:pPr>
      <w:r>
        <w:t>-</w:t>
      </w:r>
      <w:r>
        <w:tab/>
        <w:t>Local 2D point with uncertainty ellipse (only in 5GS);</w:t>
      </w:r>
    </w:p>
    <w:p w14:paraId="75E690E9" w14:textId="77777777" w:rsidR="00E213BB" w:rsidRDefault="00E213BB" w:rsidP="00E213BB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lang w:eastAsia="zh-CN"/>
        </w:rPr>
      </w:pPr>
      <w:r>
        <w:t>-</w:t>
      </w:r>
      <w:r>
        <w:tab/>
        <w:t>Local 3D point with uncertainty ellipsoid (only in 5GS).</w:t>
      </w:r>
    </w:p>
    <w:p w14:paraId="3C30EE12" w14:textId="29523DC5" w:rsidR="00E213BB" w:rsidRDefault="00E213BB" w:rsidP="00E213BB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Each shape is discussed individually.</w:t>
      </w:r>
    </w:p>
    <w:p w14:paraId="59FF865B" w14:textId="6D881E04" w:rsidR="00055718" w:rsidRPr="00055718" w:rsidRDefault="00055718" w:rsidP="00055718">
      <w:pPr>
        <w:rPr>
          <w:rFonts w:eastAsia="宋体"/>
          <w:snapToGrid w:val="0"/>
          <w:lang w:eastAsia="zh-CN"/>
        </w:rPr>
      </w:pPr>
      <w:bookmarkStart w:id="6" w:name="OLE_LINK25"/>
      <w:bookmarkStart w:id="7" w:name="OLE_LINK26"/>
      <w:bookmarkStart w:id="8" w:name="_Toc27765158"/>
      <w:bookmarkStart w:id="9" w:name="_Toc37680815"/>
      <w:bookmarkStart w:id="10" w:name="_Toc46486385"/>
      <w:bookmarkStart w:id="11" w:name="_Toc52546730"/>
      <w:bookmarkStart w:id="12" w:name="_Toc52547260"/>
      <w:bookmarkStart w:id="13" w:name="_Toc52547790"/>
      <w:bookmarkStart w:id="14" w:name="_Toc52548320"/>
      <w:bookmarkStart w:id="15" w:name="_Toc67780410"/>
      <w:r>
        <w:rPr>
          <w:rFonts w:eastAsia="宋体" w:hint="eastAsia"/>
          <w:snapToGrid w:val="0"/>
          <w:lang w:eastAsia="zh-CN"/>
        </w:rPr>
        <w:t xml:space="preserve">The location shape </w:t>
      </w:r>
      <w:r>
        <w:rPr>
          <w:rFonts w:eastAsia="宋体"/>
          <w:snapToGrid w:val="0"/>
          <w:lang w:eastAsia="zh-CN"/>
        </w:rPr>
        <w:t>which</w:t>
      </w:r>
      <w:r>
        <w:rPr>
          <w:rFonts w:eastAsia="宋体" w:hint="eastAsia"/>
          <w:snapToGrid w:val="0"/>
          <w:lang w:eastAsia="zh-CN"/>
        </w:rPr>
        <w:t xml:space="preserve"> is reported from UE to LMF in TS 37.355 follows the </w:t>
      </w:r>
      <w:r>
        <w:t>Ellipsoid Point</w:t>
      </w:r>
      <w:r>
        <w:rPr>
          <w:rFonts w:eastAsia="宋体" w:hint="eastAsia"/>
          <w:lang w:eastAsia="zh-CN"/>
        </w:rPr>
        <w:t xml:space="preserve"> type</w:t>
      </w:r>
      <w:r w:rsidR="00F66560">
        <w:rPr>
          <w:rFonts w:eastAsia="宋体" w:hint="eastAsia"/>
          <w:lang w:eastAsia="zh-CN"/>
        </w:rPr>
        <w:t xml:space="preserve"> defined in TS 23.0</w:t>
      </w:r>
      <w:r w:rsidR="0045116E">
        <w:rPr>
          <w:rFonts w:eastAsia="宋体" w:hint="eastAsia"/>
          <w:lang w:eastAsia="zh-CN"/>
        </w:rPr>
        <w:t>32</w:t>
      </w:r>
      <w:r>
        <w:rPr>
          <w:rFonts w:eastAsia="宋体" w:hint="eastAsia"/>
          <w:lang w:eastAsia="zh-CN"/>
        </w:rPr>
        <w:t>:</w:t>
      </w:r>
    </w:p>
    <w:p w14:paraId="53341AB0" w14:textId="77777777" w:rsidR="00055718" w:rsidRPr="00981FFA" w:rsidRDefault="00055718" w:rsidP="00055718">
      <w:pPr>
        <w:rPr>
          <w:rFonts w:eastAsia="宋体"/>
          <w:lang w:eastAsia="zh-CN"/>
        </w:rPr>
      </w:pPr>
      <w:r>
        <w:rPr>
          <w:rFonts w:eastAsia="宋体" w:hint="eastAsia"/>
          <w:snapToGrid w:val="0"/>
          <w:lang w:eastAsia="zh-CN"/>
        </w:rPr>
        <w:t xml:space="preserve">------------------------- </w:t>
      </w:r>
      <w:proofErr w:type="spellStart"/>
      <w:r w:rsidRPr="00D403CC">
        <w:rPr>
          <w:snapToGrid w:val="0"/>
        </w:rPr>
        <w:t>LocationCoordinates</w:t>
      </w:r>
      <w:proofErr w:type="spellEnd"/>
      <w:r>
        <w:rPr>
          <w:rFonts w:eastAsia="宋体" w:hint="eastAsia"/>
          <w:snapToGrid w:val="0"/>
          <w:lang w:eastAsia="zh-CN"/>
        </w:rPr>
        <w:t xml:space="preserve"> in TS 37.355[3</w:t>
      </w:r>
      <w:proofErr w:type="gramStart"/>
      <w:r>
        <w:rPr>
          <w:rFonts w:eastAsia="宋体" w:hint="eastAsia"/>
          <w:snapToGrid w:val="0"/>
          <w:lang w:eastAsia="zh-CN"/>
        </w:rPr>
        <w:t>]-------------------------------------------------------------------------</w:t>
      </w:r>
      <w:proofErr w:type="gramEnd"/>
    </w:p>
    <w:bookmarkEnd w:id="6"/>
    <w:bookmarkEnd w:id="7"/>
    <w:p w14:paraId="10F0B825" w14:textId="77777777" w:rsidR="00055718" w:rsidRPr="00D403CC" w:rsidRDefault="00055718" w:rsidP="00055718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noProof/>
          <w:lang w:eastAsia="ko-KR"/>
        </w:rPr>
      </w:pPr>
      <w:r w:rsidRPr="00D403CC">
        <w:rPr>
          <w:i/>
          <w:iCs/>
          <w:lang w:eastAsia="ko-KR"/>
        </w:rPr>
        <w:t>–</w:t>
      </w:r>
      <w:r w:rsidRPr="00D403CC">
        <w:rPr>
          <w:i/>
          <w:iCs/>
          <w:lang w:eastAsia="ko-KR"/>
        </w:rPr>
        <w:tab/>
      </w:r>
      <w:r w:rsidRPr="00333772">
        <w:rPr>
          <w:i/>
          <w:iCs/>
          <w:noProof/>
          <w:highlight w:val="green"/>
          <w:lang w:eastAsia="ko-KR"/>
        </w:rPr>
        <w:t>Ellipsoid-Point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DD50D9F" w14:textId="77777777" w:rsidR="00055718" w:rsidRPr="00D403CC" w:rsidRDefault="00055718" w:rsidP="00055718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D403CC">
        <w:rPr>
          <w:lang w:eastAsia="ko-KR"/>
        </w:rPr>
        <w:t xml:space="preserve">The IE </w:t>
      </w:r>
      <w:r w:rsidRPr="00D403CC">
        <w:rPr>
          <w:i/>
          <w:noProof/>
          <w:lang w:eastAsia="ko-KR"/>
        </w:rPr>
        <w:t>Ellipsoid-Point</w:t>
      </w:r>
      <w:r w:rsidRPr="00D403CC">
        <w:rPr>
          <w:noProof/>
          <w:lang w:eastAsia="ko-KR"/>
        </w:rPr>
        <w:t xml:space="preserve"> is</w:t>
      </w:r>
      <w:r w:rsidRPr="00D403CC">
        <w:rPr>
          <w:lang w:eastAsia="ko-KR"/>
        </w:rPr>
        <w:t xml:space="preserve"> used to describe a geographic shape as defined in TS 23.032 [15].</w:t>
      </w:r>
    </w:p>
    <w:p w14:paraId="71789714" w14:textId="77777777" w:rsidR="00055718" w:rsidRPr="00D403CC" w:rsidRDefault="00055718" w:rsidP="000557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lang w:eastAsia="ko-KR"/>
        </w:rPr>
      </w:pPr>
      <w:r w:rsidRPr="00D403CC">
        <w:rPr>
          <w:lang w:eastAsia="ko-KR"/>
        </w:rPr>
        <w:t>-- ASN1START</w:t>
      </w:r>
    </w:p>
    <w:p w14:paraId="3A48BFF2" w14:textId="77777777" w:rsidR="00055718" w:rsidRPr="00D403CC" w:rsidRDefault="00055718" w:rsidP="000557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lang w:eastAsia="ko-KR"/>
        </w:rPr>
      </w:pPr>
    </w:p>
    <w:p w14:paraId="13F86D20" w14:textId="77777777" w:rsidR="00055718" w:rsidRPr="00D403CC" w:rsidRDefault="00055718" w:rsidP="000557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lang w:eastAsia="ko-KR"/>
        </w:rPr>
      </w:pPr>
      <w:r w:rsidRPr="00D403CC">
        <w:rPr>
          <w:snapToGrid w:val="0"/>
          <w:lang w:eastAsia="ko-KR"/>
        </w:rPr>
        <w:t>Ellipsoid-Point</w:t>
      </w:r>
      <w:r w:rsidRPr="00D403CC">
        <w:rPr>
          <w:lang w:eastAsia="ko-KR"/>
        </w:rPr>
        <w:t xml:space="preserve"> ::= SEQUENCE {</w:t>
      </w:r>
    </w:p>
    <w:p w14:paraId="3C7F1FAB" w14:textId="77777777" w:rsidR="00055718" w:rsidRPr="00D403CC" w:rsidRDefault="00055718" w:rsidP="000557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snapToGrid w:val="0"/>
          <w:lang w:eastAsia="ko-KR"/>
        </w:rPr>
      </w:pPr>
      <w:r w:rsidRPr="00D403CC">
        <w:rPr>
          <w:snapToGrid w:val="0"/>
          <w:lang w:eastAsia="ko-KR"/>
        </w:rPr>
        <w:tab/>
        <w:t>latitudeSign</w:t>
      </w:r>
      <w:r w:rsidRPr="00D403CC">
        <w:rPr>
          <w:snapToGrid w:val="0"/>
          <w:lang w:eastAsia="ko-KR"/>
        </w:rPr>
        <w:tab/>
      </w:r>
      <w:r w:rsidRPr="00D403CC">
        <w:rPr>
          <w:snapToGrid w:val="0"/>
          <w:lang w:eastAsia="ko-KR"/>
        </w:rPr>
        <w:tab/>
      </w:r>
      <w:r w:rsidRPr="00D403CC">
        <w:rPr>
          <w:snapToGrid w:val="0"/>
          <w:lang w:eastAsia="ko-KR"/>
        </w:rPr>
        <w:tab/>
      </w:r>
      <w:r w:rsidRPr="00D403CC">
        <w:rPr>
          <w:snapToGrid w:val="0"/>
          <w:lang w:eastAsia="ko-KR"/>
        </w:rPr>
        <w:tab/>
        <w:t>ENUMERATED {north, south},</w:t>
      </w:r>
    </w:p>
    <w:p w14:paraId="73EEC20D" w14:textId="77777777" w:rsidR="00055718" w:rsidRPr="00D403CC" w:rsidRDefault="00055718" w:rsidP="000557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snapToGrid w:val="0"/>
          <w:lang w:eastAsia="ko-KR"/>
        </w:rPr>
      </w:pPr>
      <w:r w:rsidRPr="00D403CC">
        <w:rPr>
          <w:snapToGrid w:val="0"/>
          <w:lang w:eastAsia="ko-KR"/>
        </w:rPr>
        <w:tab/>
        <w:t>degreesLatitude</w:t>
      </w:r>
      <w:r w:rsidRPr="00D403CC">
        <w:rPr>
          <w:snapToGrid w:val="0"/>
          <w:lang w:eastAsia="ko-KR"/>
        </w:rPr>
        <w:tab/>
      </w:r>
      <w:r w:rsidRPr="00D403CC">
        <w:rPr>
          <w:snapToGrid w:val="0"/>
          <w:lang w:eastAsia="ko-KR"/>
        </w:rPr>
        <w:tab/>
      </w:r>
      <w:r w:rsidRPr="00D403CC">
        <w:rPr>
          <w:snapToGrid w:val="0"/>
          <w:lang w:eastAsia="ko-KR"/>
        </w:rPr>
        <w:tab/>
      </w:r>
      <w:r w:rsidRPr="00D403CC">
        <w:rPr>
          <w:snapToGrid w:val="0"/>
          <w:lang w:eastAsia="ko-KR"/>
        </w:rPr>
        <w:tab/>
        <w:t>INTEGER (0..8388607),</w:t>
      </w:r>
      <w:r w:rsidRPr="00D403CC">
        <w:rPr>
          <w:snapToGrid w:val="0"/>
          <w:lang w:eastAsia="ko-KR"/>
        </w:rPr>
        <w:tab/>
      </w:r>
      <w:r w:rsidRPr="00D403CC">
        <w:rPr>
          <w:snapToGrid w:val="0"/>
          <w:lang w:eastAsia="ko-KR"/>
        </w:rPr>
        <w:tab/>
      </w:r>
      <w:r w:rsidRPr="00D403CC">
        <w:rPr>
          <w:snapToGrid w:val="0"/>
          <w:lang w:eastAsia="ko-KR"/>
        </w:rPr>
        <w:tab/>
        <w:t>-- 23 bit field</w:t>
      </w:r>
    </w:p>
    <w:p w14:paraId="2997723F" w14:textId="77777777" w:rsidR="00055718" w:rsidRPr="00D403CC" w:rsidRDefault="00055718" w:rsidP="000557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snapToGrid w:val="0"/>
          <w:lang w:eastAsia="ko-KR"/>
        </w:rPr>
      </w:pPr>
      <w:r w:rsidRPr="00D403CC">
        <w:rPr>
          <w:snapToGrid w:val="0"/>
          <w:lang w:eastAsia="ko-KR"/>
        </w:rPr>
        <w:tab/>
        <w:t>degreesLongitude</w:t>
      </w:r>
      <w:r w:rsidRPr="00D403CC">
        <w:rPr>
          <w:snapToGrid w:val="0"/>
          <w:lang w:eastAsia="ko-KR"/>
        </w:rPr>
        <w:tab/>
      </w:r>
      <w:r w:rsidRPr="00D403CC">
        <w:rPr>
          <w:snapToGrid w:val="0"/>
          <w:lang w:eastAsia="ko-KR"/>
        </w:rPr>
        <w:tab/>
      </w:r>
      <w:r w:rsidRPr="00D403CC">
        <w:rPr>
          <w:snapToGrid w:val="0"/>
          <w:lang w:eastAsia="ko-KR"/>
        </w:rPr>
        <w:tab/>
        <w:t>INTEGER (-8388608..8388607)</w:t>
      </w:r>
      <w:r w:rsidRPr="00D403CC">
        <w:rPr>
          <w:snapToGrid w:val="0"/>
          <w:lang w:eastAsia="ko-KR"/>
        </w:rPr>
        <w:tab/>
      </w:r>
      <w:r w:rsidRPr="00D403CC">
        <w:rPr>
          <w:snapToGrid w:val="0"/>
          <w:lang w:eastAsia="ko-KR"/>
        </w:rPr>
        <w:tab/>
        <w:t>-- 24 bit field</w:t>
      </w:r>
    </w:p>
    <w:p w14:paraId="3206A897" w14:textId="77777777" w:rsidR="00055718" w:rsidRPr="00D403CC" w:rsidRDefault="00055718" w:rsidP="000557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snapToGrid w:val="0"/>
          <w:lang w:eastAsia="ko-KR"/>
        </w:rPr>
      </w:pPr>
      <w:r w:rsidRPr="00D403CC">
        <w:rPr>
          <w:lang w:eastAsia="ko-KR"/>
        </w:rPr>
        <w:t>}</w:t>
      </w:r>
    </w:p>
    <w:p w14:paraId="447E6A31" w14:textId="77777777" w:rsidR="00055718" w:rsidRPr="00D403CC" w:rsidRDefault="00055718" w:rsidP="000557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lang w:eastAsia="ko-KR"/>
        </w:rPr>
      </w:pPr>
    </w:p>
    <w:p w14:paraId="40BCC2A0" w14:textId="77777777" w:rsidR="00055718" w:rsidRPr="00D403CC" w:rsidRDefault="00055718" w:rsidP="000557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lang w:eastAsia="ko-KR"/>
        </w:rPr>
      </w:pPr>
      <w:r w:rsidRPr="00D403CC">
        <w:rPr>
          <w:lang w:eastAsia="ko-KR"/>
        </w:rPr>
        <w:t>-- ASN1STOP</w:t>
      </w:r>
    </w:p>
    <w:p w14:paraId="24835263" w14:textId="77777777" w:rsidR="00055718" w:rsidRDefault="00055718" w:rsidP="00055718">
      <w:pPr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 xml:space="preserve">------------------------- </w:t>
      </w:r>
      <w:proofErr w:type="spellStart"/>
      <w:r w:rsidRPr="00D403CC">
        <w:rPr>
          <w:snapToGrid w:val="0"/>
        </w:rPr>
        <w:t>LocationCoordinates</w:t>
      </w:r>
      <w:proofErr w:type="spellEnd"/>
      <w:r>
        <w:rPr>
          <w:rFonts w:eastAsia="宋体" w:hint="eastAsia"/>
          <w:snapToGrid w:val="0"/>
          <w:lang w:eastAsia="zh-CN"/>
        </w:rPr>
        <w:t xml:space="preserve"> in TS 37.355[3</w:t>
      </w:r>
      <w:proofErr w:type="gramStart"/>
      <w:r>
        <w:rPr>
          <w:rFonts w:eastAsia="宋体" w:hint="eastAsia"/>
          <w:snapToGrid w:val="0"/>
          <w:lang w:eastAsia="zh-CN"/>
        </w:rPr>
        <w:t>]  ------------------------------------------------------------------------</w:t>
      </w:r>
      <w:proofErr w:type="gramEnd"/>
    </w:p>
    <w:p w14:paraId="609BADFB" w14:textId="6999A083" w:rsidR="00D5156D" w:rsidRPr="00D5156D" w:rsidRDefault="00D5156D" w:rsidP="00D5156D">
      <w:pPr>
        <w:spacing w:before="60" w:after="0"/>
        <w:jc w:val="both"/>
        <w:rPr>
          <w:rFonts w:eastAsia="宋体"/>
          <w:b/>
          <w:lang w:eastAsia="zh-CN"/>
        </w:rPr>
      </w:pPr>
      <w:r w:rsidRPr="00D5156D">
        <w:rPr>
          <w:rFonts w:eastAsia="宋体"/>
          <w:b/>
          <w:lang w:eastAsia="zh-CN"/>
        </w:rPr>
        <w:t>O</w:t>
      </w:r>
      <w:r w:rsidRPr="00D5156D">
        <w:rPr>
          <w:rFonts w:eastAsia="宋体" w:hint="eastAsia"/>
          <w:b/>
          <w:lang w:eastAsia="zh-CN"/>
        </w:rPr>
        <w:t xml:space="preserve">bservation1: </w:t>
      </w:r>
      <w:r w:rsidRPr="00D5156D">
        <w:rPr>
          <w:rFonts w:eastAsia="宋体"/>
          <w:b/>
          <w:lang w:eastAsia="zh-CN"/>
        </w:rPr>
        <w:t>Shapes relevant to Local Co-ordinates</w:t>
      </w:r>
      <w:r>
        <w:rPr>
          <w:rFonts w:eastAsia="宋体" w:hint="eastAsia"/>
          <w:b/>
          <w:lang w:eastAsia="zh-CN"/>
        </w:rPr>
        <w:t xml:space="preserve"> are defined in 3GPP</w:t>
      </w:r>
      <w:r w:rsidRPr="00D5156D">
        <w:rPr>
          <w:rFonts w:eastAsia="宋体"/>
          <w:b/>
          <w:lang w:eastAsia="zh-CN"/>
        </w:rPr>
        <w:t>:</w:t>
      </w:r>
    </w:p>
    <w:p w14:paraId="4F6E4D79" w14:textId="77777777" w:rsidR="00D5156D" w:rsidRPr="00D5156D" w:rsidRDefault="00D5156D" w:rsidP="00D5156D">
      <w:pPr>
        <w:spacing w:before="60" w:after="0"/>
        <w:jc w:val="both"/>
        <w:rPr>
          <w:rFonts w:eastAsia="宋体"/>
          <w:b/>
          <w:lang w:eastAsia="zh-CN"/>
        </w:rPr>
      </w:pPr>
      <w:r w:rsidRPr="00D5156D">
        <w:rPr>
          <w:rFonts w:eastAsia="宋体"/>
          <w:b/>
          <w:lang w:eastAsia="zh-CN"/>
        </w:rPr>
        <w:t>-</w:t>
      </w:r>
      <w:r w:rsidRPr="00D5156D">
        <w:rPr>
          <w:rFonts w:eastAsia="宋体"/>
          <w:b/>
          <w:lang w:eastAsia="zh-CN"/>
        </w:rPr>
        <w:tab/>
        <w:t>Local 2D point with uncertainty ellipse (only in 5GS);</w:t>
      </w:r>
    </w:p>
    <w:p w14:paraId="0C6C938D" w14:textId="559F0C3F" w:rsidR="00D5156D" w:rsidRPr="00D5156D" w:rsidRDefault="00D5156D" w:rsidP="00D5156D">
      <w:pPr>
        <w:spacing w:before="60" w:after="0"/>
        <w:jc w:val="both"/>
        <w:rPr>
          <w:rFonts w:eastAsia="宋体"/>
          <w:b/>
          <w:lang w:eastAsia="zh-CN"/>
        </w:rPr>
      </w:pPr>
      <w:r w:rsidRPr="00D5156D">
        <w:rPr>
          <w:rFonts w:eastAsia="宋体"/>
          <w:b/>
          <w:lang w:eastAsia="zh-CN"/>
        </w:rPr>
        <w:t>-</w:t>
      </w:r>
      <w:r w:rsidRPr="00D5156D">
        <w:rPr>
          <w:rFonts w:eastAsia="宋体"/>
          <w:b/>
          <w:lang w:eastAsia="zh-CN"/>
        </w:rPr>
        <w:tab/>
        <w:t>Local 3D point with uncertainty ellipsoid (only in 5GS).</w:t>
      </w:r>
    </w:p>
    <w:p w14:paraId="51A5BF4D" w14:textId="77777777" w:rsidR="00D5156D" w:rsidRDefault="00D5156D" w:rsidP="00D5156D">
      <w:pPr>
        <w:spacing w:before="60" w:after="0"/>
        <w:jc w:val="both"/>
        <w:rPr>
          <w:rFonts w:eastAsia="宋体"/>
          <w:lang w:eastAsia="zh-CN"/>
        </w:rPr>
      </w:pPr>
    </w:p>
    <w:p w14:paraId="571705ED" w14:textId="5CFA12F6" w:rsidR="001161A2" w:rsidRDefault="001161A2" w:rsidP="001161A2">
      <w:pPr>
        <w:spacing w:before="60" w:after="0"/>
        <w:jc w:val="both"/>
        <w:rPr>
          <w:rFonts w:eastAsia="宋体"/>
          <w:noProof/>
          <w:szCs w:val="24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t is agreed by RAN2 that </w:t>
      </w:r>
      <w:r>
        <w:t>UE coarse location information refers to coarse GNSS coordinates (FFS on the details, e.g. X MSB bits out of 24 bits of longitude/latitude or GNSS coordinates with ~2km accuracy)</w:t>
      </w:r>
      <w:r w:rsidRPr="00A27EB3">
        <w:rPr>
          <w:rFonts w:hint="eastAsia"/>
        </w:rPr>
        <w:t xml:space="preserve"> [1]</w:t>
      </w:r>
      <w:r>
        <w:t>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noProof/>
          <w:szCs w:val="24"/>
          <w:lang w:eastAsia="zh-CN"/>
        </w:rPr>
        <w:t>T</w:t>
      </w:r>
      <w:r>
        <w:rPr>
          <w:rFonts w:eastAsia="宋体" w:hint="eastAsia"/>
          <w:noProof/>
          <w:szCs w:val="24"/>
          <w:lang w:eastAsia="zh-CN"/>
        </w:rPr>
        <w:t xml:space="preserve">he exsiting candidate solutions both follows the definition as below: </w:t>
      </w:r>
    </w:p>
    <w:p w14:paraId="294B3FDF" w14:textId="77777777" w:rsidR="001161A2" w:rsidRDefault="001161A2" w:rsidP="001161A2">
      <w:pPr>
        <w:spacing w:before="60" w:after="0"/>
        <w:jc w:val="both"/>
        <w:rPr>
          <w:rFonts w:eastAsia="宋体"/>
          <w:lang w:eastAsia="zh-CN"/>
        </w:rPr>
      </w:pPr>
      <w:r w:rsidRPr="00C26DF8">
        <w:rPr>
          <w:rFonts w:eastAsia="宋体" w:hint="eastAsia"/>
          <w:b/>
          <w:lang w:eastAsia="zh-CN"/>
        </w:rPr>
        <w:t>- Option 1:</w:t>
      </w:r>
      <w:r>
        <w:rPr>
          <w:rFonts w:eastAsia="宋体" w:hint="eastAsia"/>
          <w:lang w:eastAsia="zh-CN"/>
        </w:rPr>
        <w:t xml:space="preserve"> </w:t>
      </w:r>
      <w:r>
        <w:t xml:space="preserve">X MSB bits out of 24 bits of longitude/latitude </w:t>
      </w:r>
    </w:p>
    <w:p w14:paraId="46DE21A2" w14:textId="77777777" w:rsidR="001161A2" w:rsidRPr="00D21CA7" w:rsidRDefault="001161A2" w:rsidP="001161A2">
      <w:pPr>
        <w:spacing w:before="60"/>
        <w:jc w:val="both"/>
        <w:rPr>
          <w:rFonts w:eastAsia="宋体"/>
          <w:noProof/>
          <w:szCs w:val="24"/>
          <w:lang w:val="en-US" w:eastAsia="zh-CN"/>
        </w:rPr>
      </w:pPr>
      <w:r w:rsidRPr="00C26DF8">
        <w:rPr>
          <w:rFonts w:eastAsia="宋体" w:hint="eastAsia"/>
          <w:b/>
          <w:lang w:eastAsia="zh-CN"/>
        </w:rPr>
        <w:t>- Option 2:</w:t>
      </w:r>
      <w:r>
        <w:rPr>
          <w:rFonts w:eastAsia="宋体" w:hint="eastAsia"/>
          <w:lang w:eastAsia="zh-CN"/>
        </w:rPr>
        <w:t xml:space="preserve"> </w:t>
      </w:r>
      <w:r>
        <w:t>GNSS coordinates with ~2km accuracy</w:t>
      </w:r>
      <w:r>
        <w:rPr>
          <w:rFonts w:eastAsia="宋体" w:hint="eastAsia"/>
          <w:lang w:eastAsia="zh-CN"/>
        </w:rPr>
        <w:t xml:space="preserve"> </w:t>
      </w:r>
      <w:r>
        <w:t>24 bits of longitude/latitude</w:t>
      </w:r>
    </w:p>
    <w:p w14:paraId="5CBA635D" w14:textId="37B5D6BF" w:rsidR="00436302" w:rsidRDefault="00436302" w:rsidP="00436302">
      <w:pPr>
        <w:spacing w:before="60" w:after="240"/>
        <w:jc w:val="both"/>
        <w:rPr>
          <w:rFonts w:eastAsia="宋体"/>
          <w:noProof/>
          <w:szCs w:val="24"/>
          <w:lang w:eastAsia="zh-CN"/>
        </w:rPr>
      </w:pPr>
      <w:r>
        <w:rPr>
          <w:rFonts w:eastAsia="宋体"/>
          <w:noProof/>
          <w:szCs w:val="24"/>
          <w:lang w:eastAsia="zh-CN"/>
        </w:rPr>
        <w:t>T</w:t>
      </w:r>
      <w:r>
        <w:rPr>
          <w:rFonts w:eastAsia="宋体" w:hint="eastAsia"/>
          <w:noProof/>
          <w:szCs w:val="24"/>
          <w:lang w:eastAsia="zh-CN"/>
        </w:rPr>
        <w:t xml:space="preserve">he above two candidate solutions both follows </w:t>
      </w:r>
      <w:r w:rsidRPr="00333772">
        <w:rPr>
          <w:highlight w:val="green"/>
        </w:rPr>
        <w:t>Ellipsoid Point</w:t>
      </w:r>
      <w:r>
        <w:rPr>
          <w:rFonts w:eastAsia="宋体" w:hint="eastAsia"/>
          <w:lang w:eastAsia="zh-CN"/>
        </w:rPr>
        <w:t xml:space="preserve"> type</w:t>
      </w:r>
      <w:r>
        <w:rPr>
          <w:rFonts w:eastAsia="宋体" w:hint="eastAsia"/>
          <w:noProof/>
          <w:szCs w:val="24"/>
          <w:lang w:eastAsia="zh-CN"/>
        </w:rPr>
        <w:t xml:space="preserve">: </w:t>
      </w:r>
    </w:p>
    <w:p w14:paraId="14C7D611" w14:textId="77777777" w:rsidR="001161A2" w:rsidRPr="00D403CC" w:rsidRDefault="001161A2" w:rsidP="001161A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snapToGrid w:val="0"/>
          <w:lang w:eastAsia="ko-KR"/>
        </w:rPr>
      </w:pPr>
      <w:r>
        <w:rPr>
          <w:rFonts w:eastAsia="宋体" w:hint="eastAsia"/>
          <w:snapToGrid w:val="0"/>
          <w:lang w:eastAsia="zh-CN"/>
        </w:rPr>
        <w:tab/>
      </w:r>
      <w:r w:rsidRPr="00D403CC">
        <w:rPr>
          <w:snapToGrid w:val="0"/>
          <w:lang w:eastAsia="ko-KR"/>
        </w:rPr>
        <w:t>latitudeSign</w:t>
      </w:r>
      <w:r w:rsidRPr="00D403CC">
        <w:rPr>
          <w:snapToGrid w:val="0"/>
          <w:lang w:eastAsia="ko-KR"/>
        </w:rPr>
        <w:tab/>
      </w:r>
      <w:r w:rsidRPr="00D403CC">
        <w:rPr>
          <w:snapToGrid w:val="0"/>
          <w:lang w:eastAsia="ko-KR"/>
        </w:rPr>
        <w:tab/>
      </w:r>
      <w:r w:rsidRPr="00D403CC">
        <w:rPr>
          <w:snapToGrid w:val="0"/>
          <w:lang w:eastAsia="ko-KR"/>
        </w:rPr>
        <w:tab/>
      </w:r>
      <w:r w:rsidRPr="00D403CC">
        <w:rPr>
          <w:snapToGrid w:val="0"/>
          <w:lang w:eastAsia="ko-KR"/>
        </w:rPr>
        <w:tab/>
        <w:t>ENUMERATED {north, south},</w:t>
      </w:r>
    </w:p>
    <w:p w14:paraId="516C0179" w14:textId="77777777" w:rsidR="001161A2" w:rsidRPr="00D403CC" w:rsidRDefault="001161A2" w:rsidP="001161A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snapToGrid w:val="0"/>
          <w:lang w:eastAsia="ko-KR"/>
        </w:rPr>
      </w:pPr>
      <w:r w:rsidRPr="00D403CC">
        <w:rPr>
          <w:snapToGrid w:val="0"/>
          <w:lang w:eastAsia="ko-KR"/>
        </w:rPr>
        <w:tab/>
        <w:t>degreesLatitude</w:t>
      </w:r>
      <w:r w:rsidRPr="00D403CC">
        <w:rPr>
          <w:snapToGrid w:val="0"/>
          <w:lang w:eastAsia="ko-KR"/>
        </w:rPr>
        <w:tab/>
      </w:r>
      <w:r w:rsidRPr="00D403CC">
        <w:rPr>
          <w:snapToGrid w:val="0"/>
          <w:lang w:eastAsia="ko-KR"/>
        </w:rPr>
        <w:tab/>
      </w:r>
      <w:r w:rsidRPr="00D403CC">
        <w:rPr>
          <w:snapToGrid w:val="0"/>
          <w:lang w:eastAsia="ko-KR"/>
        </w:rPr>
        <w:tab/>
      </w:r>
      <w:r w:rsidRPr="00D403CC">
        <w:rPr>
          <w:snapToGrid w:val="0"/>
          <w:lang w:eastAsia="ko-KR"/>
        </w:rPr>
        <w:tab/>
        <w:t>INTEGER (0..8388607),</w:t>
      </w:r>
      <w:r w:rsidRPr="00D403CC">
        <w:rPr>
          <w:snapToGrid w:val="0"/>
          <w:lang w:eastAsia="ko-KR"/>
        </w:rPr>
        <w:tab/>
      </w:r>
      <w:r w:rsidRPr="00D403CC">
        <w:rPr>
          <w:snapToGrid w:val="0"/>
          <w:lang w:eastAsia="ko-KR"/>
        </w:rPr>
        <w:tab/>
      </w:r>
      <w:r w:rsidRPr="00D403CC">
        <w:rPr>
          <w:snapToGrid w:val="0"/>
          <w:lang w:eastAsia="ko-KR"/>
        </w:rPr>
        <w:tab/>
        <w:t>-- 23 bit field</w:t>
      </w:r>
    </w:p>
    <w:p w14:paraId="37815ABF" w14:textId="77777777" w:rsidR="001161A2" w:rsidRPr="00D403CC" w:rsidRDefault="001161A2" w:rsidP="001161A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snapToGrid w:val="0"/>
          <w:lang w:eastAsia="ko-KR"/>
        </w:rPr>
      </w:pPr>
      <w:r w:rsidRPr="00D403CC">
        <w:rPr>
          <w:snapToGrid w:val="0"/>
          <w:lang w:eastAsia="ko-KR"/>
        </w:rPr>
        <w:tab/>
        <w:t>degreesLongitude</w:t>
      </w:r>
      <w:r w:rsidRPr="00D403CC">
        <w:rPr>
          <w:snapToGrid w:val="0"/>
          <w:lang w:eastAsia="ko-KR"/>
        </w:rPr>
        <w:tab/>
      </w:r>
      <w:r w:rsidRPr="00D403CC">
        <w:rPr>
          <w:snapToGrid w:val="0"/>
          <w:lang w:eastAsia="ko-KR"/>
        </w:rPr>
        <w:tab/>
      </w:r>
      <w:r w:rsidRPr="00D403CC">
        <w:rPr>
          <w:snapToGrid w:val="0"/>
          <w:lang w:eastAsia="ko-KR"/>
        </w:rPr>
        <w:tab/>
        <w:t>INTEGER (-8388608..8388607)</w:t>
      </w:r>
      <w:r w:rsidRPr="00D403CC">
        <w:rPr>
          <w:snapToGrid w:val="0"/>
          <w:lang w:eastAsia="ko-KR"/>
        </w:rPr>
        <w:tab/>
      </w:r>
      <w:r w:rsidRPr="00D403CC">
        <w:rPr>
          <w:snapToGrid w:val="0"/>
          <w:lang w:eastAsia="ko-KR"/>
        </w:rPr>
        <w:tab/>
        <w:t>-- 24 bit field</w:t>
      </w:r>
    </w:p>
    <w:p w14:paraId="584CA234" w14:textId="0E1073F2" w:rsidR="001161A2" w:rsidRPr="001161A2" w:rsidRDefault="001161A2" w:rsidP="000A7DE5">
      <w:pPr>
        <w:spacing w:before="60" w:after="240"/>
        <w:jc w:val="both"/>
        <w:rPr>
          <w:rFonts w:eastAsia="宋体"/>
          <w:noProof/>
          <w:szCs w:val="24"/>
          <w:lang w:eastAsia="zh-CN"/>
        </w:rPr>
      </w:pPr>
      <w:r>
        <w:rPr>
          <w:rFonts w:eastAsia="宋体" w:hint="eastAsia"/>
          <w:noProof/>
          <w:szCs w:val="24"/>
          <w:lang w:eastAsia="zh-CN"/>
        </w:rPr>
        <w:t>However it seems that s</w:t>
      </w:r>
      <w:proofErr w:type="spellStart"/>
      <w:r>
        <w:t>hapes</w:t>
      </w:r>
      <w:proofErr w:type="spellEnd"/>
      <w:r>
        <w:t xml:space="preserve"> relevant to Local Co-ordinates</w:t>
      </w:r>
      <w:r>
        <w:rPr>
          <w:rFonts w:eastAsia="宋体" w:hint="eastAsia"/>
          <w:lang w:eastAsia="zh-CN"/>
        </w:rPr>
        <w:t xml:space="preserve"> (</w:t>
      </w:r>
      <w:r w:rsidR="003044FE">
        <w:rPr>
          <w:rFonts w:eastAsia="宋体" w:hint="eastAsia"/>
          <w:lang w:eastAsia="zh-CN"/>
        </w:rPr>
        <w:t xml:space="preserve">e.g. </w:t>
      </w:r>
      <w:r w:rsidR="003044FE" w:rsidRPr="003044FE">
        <w:rPr>
          <w:rFonts w:eastAsia="宋体"/>
          <w:lang w:eastAsia="zh-CN"/>
        </w:rPr>
        <w:t>Local 3D point with uncertainty ellipsoid (only in 5GS).</w:t>
      </w:r>
      <w:r>
        <w:rPr>
          <w:rFonts w:eastAsia="宋体" w:hint="eastAsia"/>
          <w:lang w:eastAsia="zh-CN"/>
        </w:rPr>
        <w:t xml:space="preserve">) </w:t>
      </w:r>
      <w:r>
        <w:rPr>
          <w:rFonts w:eastAsia="宋体"/>
          <w:lang w:eastAsia="zh-CN"/>
        </w:rPr>
        <w:t>which</w:t>
      </w:r>
      <w:r>
        <w:rPr>
          <w:rFonts w:eastAsia="宋体" w:hint="eastAsia"/>
          <w:lang w:eastAsia="zh-CN"/>
        </w:rPr>
        <w:t xml:space="preserve"> is defined in TS 23.032 is better </w:t>
      </w:r>
      <w:r w:rsidR="003044FE">
        <w:rPr>
          <w:rFonts w:eastAsia="宋体" w:hint="eastAsia"/>
          <w:lang w:eastAsia="zh-CN"/>
        </w:rPr>
        <w:t>to report</w:t>
      </w:r>
      <w:r>
        <w:rPr>
          <w:rFonts w:eastAsia="宋体" w:hint="eastAsia"/>
          <w:lang w:eastAsia="zh-CN"/>
        </w:rPr>
        <w:t xml:space="preserve"> </w:t>
      </w:r>
      <w:r>
        <w:t xml:space="preserve">UE coarse location information </w:t>
      </w:r>
      <w:r>
        <w:rPr>
          <w:rFonts w:eastAsia="宋体" w:hint="eastAsia"/>
          <w:lang w:eastAsia="zh-CN"/>
        </w:rPr>
        <w:t xml:space="preserve">in NTN compared with </w:t>
      </w:r>
      <w:r w:rsidRPr="00333772">
        <w:rPr>
          <w:highlight w:val="green"/>
        </w:rPr>
        <w:t>Ellipsoid Point</w:t>
      </w:r>
      <w:r>
        <w:rPr>
          <w:rFonts w:eastAsia="宋体" w:hint="eastAsia"/>
          <w:lang w:eastAsia="zh-CN"/>
        </w:rPr>
        <w:t xml:space="preserve"> type.</w:t>
      </w:r>
    </w:p>
    <w:p w14:paraId="389D0C8D" w14:textId="1C5A31EF" w:rsidR="00D20EB5" w:rsidRDefault="00D20EB5" w:rsidP="000A7DE5">
      <w:pPr>
        <w:spacing w:before="60" w:after="24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</w:t>
      </w:r>
      <w:r w:rsidRPr="003044FE">
        <w:rPr>
          <w:bCs/>
        </w:rPr>
        <w:t>local Cartesian</w:t>
      </w:r>
      <w:r>
        <w:t xml:space="preserve"> co-ordinates system</w:t>
      </w:r>
      <w:r>
        <w:rPr>
          <w:rFonts w:eastAsia="宋体" w:hint="eastAsia"/>
          <w:lang w:eastAsia="zh-CN"/>
        </w:rPr>
        <w:t xml:space="preserve"> as </w:t>
      </w:r>
      <w:r>
        <w:t>reference location</w:t>
      </w:r>
      <w:r w:rsidR="006A1028">
        <w:rPr>
          <w:rFonts w:eastAsia="宋体" w:hint="eastAsia"/>
          <w:lang w:eastAsia="zh-CN"/>
        </w:rPr>
        <w:t xml:space="preserve"> in TS 23.032</w:t>
      </w:r>
      <w:r w:rsidR="003044FE">
        <w:rPr>
          <w:rFonts w:eastAsia="宋体" w:hint="eastAsia"/>
          <w:lang w:eastAsia="zh-CN"/>
        </w:rPr>
        <w:t>[4]</w:t>
      </w:r>
      <w:r w:rsidR="006A1028">
        <w:rPr>
          <w:rFonts w:eastAsia="宋体" w:hint="eastAsia"/>
          <w:lang w:eastAsia="zh-CN"/>
        </w:rPr>
        <w:t xml:space="preserve"> and TS 29.572</w:t>
      </w:r>
      <w:r w:rsidR="003044FE">
        <w:rPr>
          <w:rFonts w:eastAsia="宋体" w:hint="eastAsia"/>
          <w:lang w:eastAsia="zh-CN"/>
        </w:rPr>
        <w:t>[5] will only report UE</w:t>
      </w:r>
      <w:r w:rsidR="003044FE">
        <w:rPr>
          <w:rFonts w:eastAsia="宋体"/>
          <w:lang w:eastAsia="zh-CN"/>
        </w:rPr>
        <w:t>’</w:t>
      </w:r>
      <w:r w:rsidR="003044FE">
        <w:rPr>
          <w:rFonts w:eastAsia="宋体" w:hint="eastAsia"/>
          <w:lang w:eastAsia="zh-CN"/>
        </w:rPr>
        <w:t xml:space="preserve">s </w:t>
      </w:r>
      <w:proofErr w:type="spellStart"/>
      <w:r w:rsidR="00DA66CA" w:rsidRPr="008D5DB3">
        <w:t>RelativeCartesianLocation</w:t>
      </w:r>
      <w:proofErr w:type="spellEnd"/>
      <w:r w:rsidR="00DA66CA">
        <w:rPr>
          <w:rFonts w:eastAsia="宋体" w:hint="eastAsia"/>
          <w:lang w:eastAsia="zh-CN"/>
        </w:rPr>
        <w:t xml:space="preserve"> </w:t>
      </w:r>
      <w:r w:rsidR="003044FE">
        <w:rPr>
          <w:rFonts w:eastAsia="宋体" w:hint="eastAsia"/>
          <w:lang w:eastAsia="zh-CN"/>
        </w:rPr>
        <w:t xml:space="preserve">information which is relative </w:t>
      </w:r>
      <w:r w:rsidR="003044FE">
        <w:rPr>
          <w:rFonts w:eastAsia="宋体"/>
          <w:lang w:eastAsia="zh-CN"/>
        </w:rPr>
        <w:t>with</w:t>
      </w:r>
      <w:r w:rsidR="003044FE">
        <w:rPr>
          <w:rFonts w:eastAsia="宋体" w:hint="eastAsia"/>
          <w:lang w:eastAsia="zh-CN"/>
        </w:rPr>
        <w:t xml:space="preserve"> </w:t>
      </w:r>
      <w:r w:rsidR="0041768A">
        <w:rPr>
          <w:rFonts w:eastAsia="宋体" w:hint="eastAsia"/>
          <w:lang w:eastAsia="zh-CN"/>
        </w:rPr>
        <w:t>the local origin</w:t>
      </w:r>
      <w:r w:rsidR="004765F9">
        <w:rPr>
          <w:rFonts w:eastAsia="宋体" w:hint="eastAsia"/>
          <w:lang w:eastAsia="zh-CN"/>
        </w:rPr>
        <w:t>.</w:t>
      </w:r>
      <w:r w:rsidR="00DA66CA">
        <w:rPr>
          <w:rFonts w:eastAsia="宋体" w:hint="eastAsia"/>
          <w:lang w:eastAsia="zh-CN"/>
        </w:rPr>
        <w:t xml:space="preserve"> </w:t>
      </w:r>
      <w:r w:rsidR="00DA66CA">
        <w:rPr>
          <w:rFonts w:eastAsia="宋体"/>
          <w:lang w:eastAsia="zh-CN"/>
        </w:rPr>
        <w:t>I</w:t>
      </w:r>
      <w:r w:rsidR="00DA66CA">
        <w:rPr>
          <w:rFonts w:eastAsia="宋体" w:hint="eastAsia"/>
          <w:lang w:eastAsia="zh-CN"/>
        </w:rPr>
        <w:t xml:space="preserve">t means that UE </w:t>
      </w:r>
      <w:r w:rsidR="00DA66CA">
        <w:rPr>
          <w:rFonts w:eastAsia="宋体"/>
          <w:lang w:eastAsia="zh-CN"/>
        </w:rPr>
        <w:t>won't</w:t>
      </w:r>
      <w:r w:rsidR="00DA66CA">
        <w:rPr>
          <w:rFonts w:eastAsia="宋体" w:hint="eastAsia"/>
          <w:lang w:eastAsia="zh-CN"/>
        </w:rPr>
        <w:t xml:space="preserve"> show its global location info </w:t>
      </w:r>
      <w:r w:rsidR="00B00E6A">
        <w:rPr>
          <w:rFonts w:eastAsia="宋体" w:hint="eastAsia"/>
          <w:lang w:eastAsia="zh-CN"/>
        </w:rPr>
        <w:t>via</w:t>
      </w:r>
      <w:r w:rsidR="00DA66CA">
        <w:rPr>
          <w:rFonts w:eastAsia="宋体" w:hint="eastAsia"/>
          <w:lang w:eastAsia="zh-CN"/>
        </w:rPr>
        <w:t xml:space="preserve"> </w:t>
      </w:r>
      <w:proofErr w:type="spellStart"/>
      <w:r w:rsidR="00DA66CA">
        <w:rPr>
          <w:rFonts w:eastAsia="宋体" w:hint="eastAsia"/>
          <w:lang w:eastAsia="zh-CN"/>
        </w:rPr>
        <w:t>Uu</w:t>
      </w:r>
      <w:proofErr w:type="spellEnd"/>
      <w:r w:rsidR="00DA66CA">
        <w:rPr>
          <w:rFonts w:eastAsia="宋体" w:hint="eastAsia"/>
          <w:lang w:eastAsia="zh-CN"/>
        </w:rPr>
        <w:t xml:space="preserve">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A72C9F" w:rsidRPr="00FD48E5" w14:paraId="0B141D60" w14:textId="77777777" w:rsidTr="0017044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85D3" w14:textId="77777777" w:rsidR="00A72C9F" w:rsidRDefault="00A72C9F" w:rsidP="0017044E">
            <w:pPr>
              <w:pStyle w:val="TAL"/>
            </w:pPr>
            <w:proofErr w:type="spellStart"/>
            <w:r w:rsidRPr="002615F8">
              <w:lastRenderedPageBreak/>
              <w:t>localOrigin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A993" w14:textId="77777777" w:rsidR="00A72C9F" w:rsidRDefault="00A72C9F" w:rsidP="0017044E">
            <w:pPr>
              <w:pStyle w:val="TAL"/>
            </w:pPr>
            <w:proofErr w:type="spellStart"/>
            <w:r w:rsidRPr="002615F8">
              <w:t>LocalOrigin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2F89" w14:textId="77777777" w:rsidR="00A72C9F" w:rsidRDefault="00A72C9F" w:rsidP="0017044E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9162" w14:textId="77777777" w:rsidR="00A72C9F" w:rsidRDefault="00A72C9F" w:rsidP="0017044E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24AE" w14:textId="77777777" w:rsidR="00A72C9F" w:rsidRDefault="00A72C9F" w:rsidP="0017044E">
            <w:pPr>
              <w:pStyle w:val="TAL"/>
              <w:rPr>
                <w:rFonts w:cs="Arial"/>
                <w:szCs w:val="18"/>
              </w:rPr>
            </w:pPr>
            <w:r w:rsidRPr="002615F8">
              <w:t>Indicates the local origin in the local Cartesian co-ordinates system configured by the PLMN operator.</w:t>
            </w:r>
          </w:p>
        </w:tc>
      </w:tr>
      <w:tr w:rsidR="00A72C9F" w:rsidRPr="00FD48E5" w14:paraId="26066CE7" w14:textId="77777777" w:rsidTr="0017044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B083" w14:textId="77777777" w:rsidR="00A72C9F" w:rsidRDefault="00A72C9F" w:rsidP="0017044E">
            <w:pPr>
              <w:pStyle w:val="TAL"/>
            </w:pPr>
            <w:r>
              <w:t>p</w:t>
            </w:r>
            <w:r w:rsidRPr="002615F8">
              <w:t>oint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53C1" w14:textId="77777777" w:rsidR="00A72C9F" w:rsidRDefault="00A72C9F" w:rsidP="0017044E">
            <w:pPr>
              <w:pStyle w:val="TAL"/>
            </w:pPr>
            <w:proofErr w:type="spellStart"/>
            <w:r w:rsidRPr="008D5DB3">
              <w:t>RelativeCartesianLocation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D581" w14:textId="77777777" w:rsidR="00A72C9F" w:rsidRDefault="00A72C9F" w:rsidP="0017044E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66CA" w14:textId="77777777" w:rsidR="00A72C9F" w:rsidRDefault="00A72C9F" w:rsidP="0017044E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44AD" w14:textId="3E907D47" w:rsidR="00A72C9F" w:rsidRDefault="00A72C9F" w:rsidP="0017044E">
            <w:pPr>
              <w:pStyle w:val="TAL"/>
              <w:rPr>
                <w:rFonts w:cs="Arial"/>
                <w:szCs w:val="18"/>
              </w:rPr>
            </w:pPr>
            <w:r w:rsidRPr="002615F8">
              <w:t xml:space="preserve">Indicates a </w:t>
            </w:r>
            <w:r>
              <w:t>3D-</w:t>
            </w:r>
            <w:r w:rsidRPr="002615F8">
              <w:t xml:space="preserve">point </w:t>
            </w:r>
            <w:r>
              <w:t xml:space="preserve">(specified by "x", "y" and "z" coordinates) </w:t>
            </w:r>
            <w:r w:rsidRPr="002615F8">
              <w:t>relative to origin</w:t>
            </w:r>
            <w:r>
              <w:t xml:space="preserve"> in reference system</w:t>
            </w:r>
            <w:r w:rsidRPr="002615F8">
              <w:t>.</w:t>
            </w:r>
          </w:p>
        </w:tc>
      </w:tr>
    </w:tbl>
    <w:p w14:paraId="71B26400" w14:textId="77777777" w:rsidR="00D5156D" w:rsidRDefault="00D5156D" w:rsidP="00D5156D">
      <w:pPr>
        <w:spacing w:before="60" w:after="0"/>
        <w:jc w:val="both"/>
        <w:rPr>
          <w:rFonts w:eastAsia="宋体"/>
          <w:b/>
          <w:lang w:eastAsia="zh-CN"/>
        </w:rPr>
      </w:pPr>
    </w:p>
    <w:p w14:paraId="7C08C208" w14:textId="37EC82D2" w:rsidR="00D5156D" w:rsidRPr="00D5156D" w:rsidRDefault="00D5156D" w:rsidP="00D5156D">
      <w:pPr>
        <w:spacing w:before="60" w:after="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1</w:t>
      </w:r>
      <w:r w:rsidRPr="00D5156D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RAN2 to agree that </w:t>
      </w:r>
      <w:r w:rsidRPr="00D5156D">
        <w:rPr>
          <w:rFonts w:eastAsia="宋体"/>
          <w:b/>
          <w:lang w:eastAsia="zh-CN"/>
        </w:rPr>
        <w:t xml:space="preserve">UE coarse location information </w:t>
      </w:r>
      <w:r w:rsidR="001D5C37">
        <w:rPr>
          <w:rFonts w:eastAsia="宋体" w:hint="eastAsia"/>
          <w:b/>
          <w:lang w:eastAsia="zh-CN"/>
        </w:rPr>
        <w:t xml:space="preserve">in NTN </w:t>
      </w:r>
      <w:r>
        <w:rPr>
          <w:rFonts w:eastAsia="宋体" w:hint="eastAsia"/>
          <w:b/>
          <w:lang w:eastAsia="zh-CN"/>
        </w:rPr>
        <w:t xml:space="preserve">follows the </w:t>
      </w:r>
      <w:r w:rsidRPr="00D5156D">
        <w:rPr>
          <w:rFonts w:eastAsia="宋体"/>
          <w:b/>
          <w:lang w:eastAsia="zh-CN"/>
        </w:rPr>
        <w:t>Local Co-ordinates</w:t>
      </w:r>
      <w:r>
        <w:rPr>
          <w:rFonts w:eastAsia="宋体" w:hint="eastAsia"/>
          <w:b/>
          <w:lang w:eastAsia="zh-CN"/>
        </w:rPr>
        <w:t xml:space="preserve"> which </w:t>
      </w:r>
      <w:r w:rsidR="00BF4222">
        <w:rPr>
          <w:rFonts w:eastAsia="宋体" w:hint="eastAsia"/>
          <w:b/>
          <w:lang w:eastAsia="zh-CN"/>
        </w:rPr>
        <w:t xml:space="preserve">includes </w:t>
      </w:r>
      <w:proofErr w:type="spellStart"/>
      <w:r w:rsidR="00BF4222" w:rsidRPr="00BF4222">
        <w:rPr>
          <w:b/>
        </w:rPr>
        <w:t>LocalOrigin</w:t>
      </w:r>
      <w:proofErr w:type="spellEnd"/>
      <w:r w:rsidR="00BF4222">
        <w:rPr>
          <w:rFonts w:eastAsia="宋体" w:hint="eastAsia"/>
          <w:b/>
          <w:lang w:eastAsia="zh-CN"/>
        </w:rPr>
        <w:t xml:space="preserve"> and </w:t>
      </w:r>
      <w:proofErr w:type="spellStart"/>
      <w:r w:rsidR="00BF4222" w:rsidRPr="00BF4222">
        <w:rPr>
          <w:rFonts w:eastAsia="宋体"/>
          <w:b/>
          <w:lang w:eastAsia="zh-CN"/>
        </w:rPr>
        <w:t>RelativeCartesianLocation</w:t>
      </w:r>
      <w:proofErr w:type="spellEnd"/>
      <w:r w:rsidR="00BF4222" w:rsidRPr="00BF4222">
        <w:rPr>
          <w:rFonts w:eastAsia="宋体" w:hint="eastAsia"/>
          <w:b/>
          <w:lang w:eastAsia="zh-CN"/>
        </w:rPr>
        <w:t xml:space="preserve"> </w:t>
      </w:r>
      <w:r w:rsidR="00BF4222">
        <w:rPr>
          <w:rFonts w:eastAsia="宋体" w:hint="eastAsia"/>
          <w:b/>
          <w:lang w:eastAsia="zh-CN"/>
        </w:rPr>
        <w:t xml:space="preserve">well defined in </w:t>
      </w:r>
      <w:r w:rsidR="00BF4222" w:rsidRPr="00BF4222">
        <w:rPr>
          <w:rFonts w:eastAsia="宋体"/>
          <w:b/>
          <w:lang w:eastAsia="zh-CN"/>
        </w:rPr>
        <w:t>TS 23.032[4] and TS 29.572[5</w:t>
      </w:r>
      <w:r w:rsidR="00BF4222">
        <w:rPr>
          <w:rFonts w:eastAsia="宋体" w:hint="eastAsia"/>
          <w:b/>
          <w:lang w:eastAsia="zh-CN"/>
        </w:rPr>
        <w:t>]</w:t>
      </w:r>
      <w:r>
        <w:rPr>
          <w:rFonts w:eastAsia="宋体" w:hint="eastAsia"/>
          <w:b/>
          <w:lang w:eastAsia="zh-CN"/>
        </w:rPr>
        <w:t>, including:</w:t>
      </w:r>
    </w:p>
    <w:p w14:paraId="77089880" w14:textId="77777777" w:rsidR="00D5156D" w:rsidRPr="00D5156D" w:rsidRDefault="00D5156D" w:rsidP="00D5156D">
      <w:pPr>
        <w:spacing w:before="60" w:after="0"/>
        <w:jc w:val="both"/>
        <w:rPr>
          <w:rFonts w:eastAsia="宋体"/>
          <w:b/>
          <w:lang w:eastAsia="zh-CN"/>
        </w:rPr>
      </w:pPr>
      <w:r w:rsidRPr="00D5156D">
        <w:rPr>
          <w:rFonts w:eastAsia="宋体"/>
          <w:b/>
          <w:lang w:eastAsia="zh-CN"/>
        </w:rPr>
        <w:t>-</w:t>
      </w:r>
      <w:r w:rsidRPr="00D5156D">
        <w:rPr>
          <w:rFonts w:eastAsia="宋体"/>
          <w:b/>
          <w:lang w:eastAsia="zh-CN"/>
        </w:rPr>
        <w:tab/>
        <w:t>Local 2D point with uncertainty ellipse (only in 5GS);</w:t>
      </w:r>
    </w:p>
    <w:p w14:paraId="1FCF6069" w14:textId="77777777" w:rsidR="00D5156D" w:rsidRPr="00D5156D" w:rsidRDefault="00D5156D" w:rsidP="00D5156D">
      <w:pPr>
        <w:spacing w:before="60" w:after="0"/>
        <w:jc w:val="both"/>
        <w:rPr>
          <w:rFonts w:eastAsia="宋体"/>
          <w:b/>
          <w:lang w:eastAsia="zh-CN"/>
        </w:rPr>
      </w:pPr>
      <w:r w:rsidRPr="00D5156D">
        <w:rPr>
          <w:rFonts w:eastAsia="宋体"/>
          <w:b/>
          <w:lang w:eastAsia="zh-CN"/>
        </w:rPr>
        <w:t>-</w:t>
      </w:r>
      <w:r w:rsidRPr="00D5156D">
        <w:rPr>
          <w:rFonts w:eastAsia="宋体"/>
          <w:b/>
          <w:lang w:eastAsia="zh-CN"/>
        </w:rPr>
        <w:tab/>
        <w:t>Local 3D point with uncertainty ellipsoid (only in 5GS).</w:t>
      </w:r>
    </w:p>
    <w:p w14:paraId="30DCB430" w14:textId="77777777" w:rsidR="00D5156D" w:rsidRDefault="00D5156D" w:rsidP="000A7DE5">
      <w:pPr>
        <w:spacing w:before="60" w:after="240"/>
        <w:jc w:val="both"/>
        <w:rPr>
          <w:rFonts w:eastAsia="宋体"/>
          <w:lang w:eastAsia="zh-CN"/>
        </w:rPr>
      </w:pPr>
    </w:p>
    <w:p w14:paraId="5FAF0800" w14:textId="09679D50" w:rsidR="00D5156D" w:rsidRDefault="00D5156D" w:rsidP="00D5156D">
      <w:pPr>
        <w:pStyle w:val="2"/>
        <w:rPr>
          <w:rFonts w:eastAsia="宋体"/>
          <w:noProof/>
          <w:szCs w:val="24"/>
          <w:lang w:eastAsia="zh-CN"/>
        </w:rPr>
      </w:pPr>
      <w:r>
        <w:rPr>
          <w:rFonts w:eastAsia="宋体" w:hint="eastAsia"/>
          <w:lang w:eastAsia="zh-CN"/>
        </w:rPr>
        <w:t>2.</w:t>
      </w:r>
      <w:r w:rsidR="00165340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 xml:space="preserve"> </w:t>
      </w:r>
      <w:r w:rsidR="00165340">
        <w:rPr>
          <w:rFonts w:eastAsia="宋体" w:hint="eastAsia"/>
          <w:lang w:eastAsia="zh-CN"/>
        </w:rPr>
        <w:t>Stage-3 impact</w:t>
      </w:r>
      <w:r w:rsidR="00CA729C">
        <w:rPr>
          <w:rFonts w:eastAsia="宋体" w:hint="eastAsia"/>
          <w:lang w:eastAsia="zh-CN"/>
        </w:rPr>
        <w:t xml:space="preserve"> of </w:t>
      </w:r>
      <w:r w:rsidR="00CA729C" w:rsidRPr="00B856CF">
        <w:rPr>
          <w:rFonts w:eastAsia="宋体"/>
          <w:noProof/>
          <w:szCs w:val="24"/>
          <w:lang w:eastAsia="zh-CN"/>
        </w:rPr>
        <w:t>Local Co-ordinates</w:t>
      </w:r>
    </w:p>
    <w:p w14:paraId="0F2B9FD2" w14:textId="7ABAE208" w:rsidR="002042E6" w:rsidRPr="002042E6" w:rsidRDefault="002042E6" w:rsidP="002042E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Pr="002042E6">
        <w:rPr>
          <w:rFonts w:eastAsia="宋体"/>
          <w:lang w:eastAsia="zh-CN"/>
        </w:rPr>
        <w:t>Local Co-ordinates</w:t>
      </w:r>
      <w:r>
        <w:rPr>
          <w:rFonts w:eastAsia="宋体" w:hint="eastAsia"/>
          <w:lang w:eastAsia="zh-CN"/>
        </w:rPr>
        <w:t xml:space="preserve"> are described in TS 23.032 and the </w:t>
      </w:r>
      <w:r w:rsidRPr="002042E6">
        <w:rPr>
          <w:rFonts w:eastAsia="宋体"/>
          <w:lang w:eastAsia="zh-CN"/>
        </w:rPr>
        <w:t>structure of local 2D</w:t>
      </w:r>
      <w:r>
        <w:rPr>
          <w:rFonts w:eastAsia="宋体" w:hint="eastAsia"/>
          <w:lang w:eastAsia="zh-CN"/>
        </w:rPr>
        <w:t>/3D</w:t>
      </w:r>
      <w:r w:rsidRPr="002042E6">
        <w:rPr>
          <w:rFonts w:eastAsia="宋体"/>
          <w:lang w:eastAsia="zh-CN"/>
        </w:rPr>
        <w:t xml:space="preserve"> point with uncertainty ellipse is defined in </w:t>
      </w:r>
      <w:r w:rsidR="00291575">
        <w:rPr>
          <w:rFonts w:eastAsia="宋体"/>
          <w:lang w:eastAsia="zh-CN"/>
        </w:rPr>
        <w:t>clause 6.1.6.2.38 in TS 29.572</w:t>
      </w:r>
      <w:r w:rsidRPr="002042E6">
        <w:rPr>
          <w:rFonts w:eastAsia="宋体"/>
          <w:lang w:eastAsia="zh-CN"/>
        </w:rPr>
        <w:t>.</w:t>
      </w:r>
    </w:p>
    <w:p w14:paraId="0574B902" w14:textId="77777777" w:rsidR="002042E6" w:rsidRDefault="002042E6" w:rsidP="002042E6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16" w:name="_Toc67980265"/>
      <w:bookmarkStart w:id="17" w:name="_Toc83207324"/>
      <w:r>
        <w:t>5.8</w:t>
      </w:r>
      <w:r>
        <w:tab/>
        <w:t>Local 2D point with uncertainty ellipse</w:t>
      </w:r>
      <w:bookmarkEnd w:id="16"/>
      <w:bookmarkEnd w:id="17"/>
    </w:p>
    <w:p w14:paraId="69EA47C8" w14:textId="77777777" w:rsidR="002042E6" w:rsidRDefault="002042E6" w:rsidP="00204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38AF">
        <w:t xml:space="preserve">The "local 2D point with uncertainty ellipse" is characterised by a point described in 2D </w:t>
      </w:r>
      <w:r w:rsidRPr="003C38AF">
        <w:rPr>
          <w:bCs/>
          <w:u w:val="single"/>
        </w:rPr>
        <w:t xml:space="preserve">local </w:t>
      </w:r>
      <w:r w:rsidRPr="003C38AF">
        <w:t>co-ordinates with origin</w:t>
      </w:r>
      <w:r>
        <w:t xml:space="preserve"> in a known reference location,</w:t>
      </w:r>
      <w:r w:rsidRPr="00D85A54">
        <w:t xml:space="preserve"> </w:t>
      </w:r>
      <w:r>
        <w:t xml:space="preserve">distances </w:t>
      </w:r>
      <w:r>
        <w:rPr>
          <w:i/>
        </w:rPr>
        <w:t xml:space="preserve">r1 </w:t>
      </w:r>
      <w:r>
        <w:t>and</w:t>
      </w:r>
      <w:r>
        <w:rPr>
          <w:i/>
        </w:rPr>
        <w:t xml:space="preserve"> r2 </w:t>
      </w:r>
      <w:r>
        <w:t>and an angle of orientation</w:t>
      </w:r>
      <w:r>
        <w:rPr>
          <w:i/>
        </w:rPr>
        <w:t xml:space="preserve"> A</w:t>
      </w:r>
      <w:r>
        <w:t xml:space="preserve">. The </w:t>
      </w:r>
      <w:r w:rsidRPr="00E14CDC">
        <w:rPr>
          <w:bCs/>
          <w:u w:val="single"/>
        </w:rPr>
        <w:t xml:space="preserve">local </w:t>
      </w:r>
      <w:r>
        <w:rPr>
          <w:bCs/>
          <w:u w:val="single"/>
        </w:rPr>
        <w:t>C</w:t>
      </w:r>
      <w:r w:rsidRPr="00E14CDC">
        <w:rPr>
          <w:bCs/>
          <w:u w:val="single"/>
        </w:rPr>
        <w:t>artesian</w:t>
      </w:r>
      <w:r>
        <w:t xml:space="preserve"> co-ordinates system and the reference location shall be identified with a unique identifier. It describes formally the set of points which fall within or on the boundary of an ellipse with semi-major axis of length </w:t>
      </w:r>
      <w:r>
        <w:rPr>
          <w:i/>
        </w:rPr>
        <w:t>r1</w:t>
      </w:r>
      <w:r>
        <w:t xml:space="preserve"> oriented at angle </w:t>
      </w:r>
      <w:proofErr w:type="gramStart"/>
      <w:r>
        <w:rPr>
          <w:i/>
        </w:rPr>
        <w:t>A</w:t>
      </w:r>
      <w:proofErr w:type="gramEnd"/>
      <w:r>
        <w:t xml:space="preserve"> (0 to 180</w:t>
      </w:r>
      <w:r>
        <w:rPr>
          <w:vertAlign w:val="superscript"/>
        </w:rPr>
        <w:t>o</w:t>
      </w:r>
      <w:r>
        <w:t xml:space="preserve">) measured clockwise from north and semi-minor axis of length </w:t>
      </w:r>
      <w:r>
        <w:rPr>
          <w:i/>
        </w:rPr>
        <w:t>r2</w:t>
      </w:r>
      <w:r>
        <w:t>. The confidence level with which the position of a target entity is included within this set of points is also included with this shape.</w:t>
      </w:r>
    </w:p>
    <w:p w14:paraId="5BD0BD7D" w14:textId="77777777" w:rsidR="002042E6" w:rsidRDefault="002042E6" w:rsidP="00204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This shape is only applicable to 5GS.</w:t>
      </w:r>
    </w:p>
    <w:p w14:paraId="72024B95" w14:textId="77777777" w:rsidR="002042E6" w:rsidRDefault="002042E6" w:rsidP="00204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18" w:name="_Toc67980266"/>
      <w:r>
        <w:t>The structure of local 2D point with uncertainty ellipse is defined in clause 6.1.6.2.38 in TS 29.572 [4].</w:t>
      </w:r>
    </w:p>
    <w:p w14:paraId="5D1A97E6" w14:textId="77777777" w:rsidR="002042E6" w:rsidRDefault="002042E6" w:rsidP="002042E6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19" w:name="_Toc83207325"/>
      <w:r>
        <w:t>5.9</w:t>
      </w:r>
      <w:r>
        <w:tab/>
        <w:t>Local 3D point with uncertainty ellipsoid</w:t>
      </w:r>
      <w:bookmarkEnd w:id="18"/>
      <w:bookmarkEnd w:id="19"/>
    </w:p>
    <w:p w14:paraId="60424DA9" w14:textId="77777777" w:rsidR="002042E6" w:rsidRDefault="002042E6" w:rsidP="00204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38AF">
        <w:t xml:space="preserve">The "local 3D point with uncertainty ellipsoid" is characterised by a point described in 3D </w:t>
      </w:r>
      <w:r w:rsidRPr="003C38AF">
        <w:rPr>
          <w:bCs/>
          <w:u w:val="single"/>
        </w:rPr>
        <w:t xml:space="preserve">local </w:t>
      </w:r>
      <w:r w:rsidRPr="003C38AF">
        <w:t>co-ordinates with origin</w:t>
      </w:r>
      <w:r>
        <w:t xml:space="preserve"> in a known reference location, distances </w:t>
      </w:r>
      <w:r w:rsidRPr="00B57AD3">
        <w:rPr>
          <w:i/>
        </w:rPr>
        <w:t>r1</w:t>
      </w:r>
      <w:r>
        <w:t xml:space="preserve"> (the "semi-major uncertainty"), </w:t>
      </w:r>
      <w:r w:rsidRPr="00B57AD3">
        <w:rPr>
          <w:i/>
        </w:rPr>
        <w:t>r2</w:t>
      </w:r>
      <w:r>
        <w:t xml:space="preserve"> (the "semi-minor uncertainty") and </w:t>
      </w:r>
      <w:r w:rsidRPr="00B57AD3">
        <w:rPr>
          <w:i/>
        </w:rPr>
        <w:t>r3</w:t>
      </w:r>
      <w:r>
        <w:t xml:space="preserve"> (the "vertical uncertainty") and an angle of orientation</w:t>
      </w:r>
      <w:r>
        <w:rPr>
          <w:i/>
        </w:rPr>
        <w:t xml:space="preserve"> A </w:t>
      </w:r>
      <w:r>
        <w:t xml:space="preserve">(the "angle of the major axis"). The </w:t>
      </w:r>
      <w:r w:rsidRPr="00E14CDC">
        <w:rPr>
          <w:bCs/>
          <w:u w:val="single"/>
        </w:rPr>
        <w:t xml:space="preserve">local </w:t>
      </w:r>
      <w:r>
        <w:rPr>
          <w:bCs/>
          <w:u w:val="single"/>
        </w:rPr>
        <w:t>C</w:t>
      </w:r>
      <w:r w:rsidRPr="00E14CDC">
        <w:rPr>
          <w:bCs/>
          <w:u w:val="single"/>
        </w:rPr>
        <w:t>artesian</w:t>
      </w:r>
      <w:r>
        <w:t xml:space="preserve"> co-ordinates system and the reference location shall be identified with a unique identifier. It describes formally the set of points which fall within or on the surface of a general (three dimensional) ellipsoid centred on a 3D point whose real semi-major, semi-mean and semi-minor axis are some permutation of </w:t>
      </w:r>
      <w:r w:rsidRPr="00B57AD3">
        <w:rPr>
          <w:i/>
        </w:rPr>
        <w:t>r1</w:t>
      </w:r>
      <w:r>
        <w:t xml:space="preserve">, </w:t>
      </w:r>
      <w:r w:rsidRPr="00B57AD3">
        <w:rPr>
          <w:i/>
        </w:rPr>
        <w:t>r2</w:t>
      </w:r>
      <w:r>
        <w:t xml:space="preserve">, </w:t>
      </w:r>
      <w:r w:rsidRPr="00B57AD3">
        <w:rPr>
          <w:i/>
        </w:rPr>
        <w:t>r3</w:t>
      </w:r>
      <w:r>
        <w:t xml:space="preserve"> with </w:t>
      </w:r>
      <w:r w:rsidRPr="00B57AD3">
        <w:rPr>
          <w:i/>
        </w:rPr>
        <w:t>r1</w:t>
      </w:r>
      <w:r>
        <w:t xml:space="preserve"> </w:t>
      </w:r>
      <w:bookmarkStart w:id="20" w:name="_Hlk67050984"/>
      <w:r>
        <w:sym w:font="Symbol" w:char="F0B3"/>
      </w:r>
      <w:r>
        <w:t xml:space="preserve"> </w:t>
      </w:r>
      <w:bookmarkEnd w:id="20"/>
      <w:r w:rsidRPr="00B57AD3">
        <w:rPr>
          <w:i/>
        </w:rPr>
        <w:t>r2</w:t>
      </w:r>
      <w:r>
        <w:t xml:space="preserve">. The </w:t>
      </w:r>
      <w:r w:rsidRPr="00B57AD3">
        <w:rPr>
          <w:i/>
        </w:rPr>
        <w:t>r3</w:t>
      </w:r>
      <w:r>
        <w:t xml:space="preserve"> axis is aligned vertically, while the </w:t>
      </w:r>
      <w:r w:rsidRPr="00B57AD3">
        <w:rPr>
          <w:i/>
        </w:rPr>
        <w:t>r1</w:t>
      </w:r>
      <w:r>
        <w:t xml:space="preserve"> axis, which is the semi-major axis of the ellipse in a horizontal plane, is oriented at an angle </w:t>
      </w:r>
      <w:proofErr w:type="gramStart"/>
      <w:r>
        <w:rPr>
          <w:i/>
        </w:rPr>
        <w:t>A</w:t>
      </w:r>
      <w:proofErr w:type="gramEnd"/>
      <w:r>
        <w:t xml:space="preserve"> (0 to 180 degrees) measured clockwise from north. The confidence level with which the position of a target entity is included within the shape is also included.</w:t>
      </w:r>
    </w:p>
    <w:p w14:paraId="6AAA36F1" w14:textId="77777777" w:rsidR="002042E6" w:rsidRDefault="002042E6" w:rsidP="00204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This shape is only applicable to 5GS.</w:t>
      </w:r>
    </w:p>
    <w:p w14:paraId="1F0AA0A2" w14:textId="77777777" w:rsidR="002042E6" w:rsidRDefault="002042E6" w:rsidP="00204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structure of local 3D point with uncertainty ellipsoid is defined in clause 6.1.6.2.39 in TS 29.572 [4].</w:t>
      </w:r>
    </w:p>
    <w:p w14:paraId="2697379E" w14:textId="70F8C762" w:rsidR="00852836" w:rsidRDefault="00060DB5" w:rsidP="00852836">
      <w:pPr>
        <w:spacing w:before="60" w:after="240"/>
        <w:jc w:val="both"/>
        <w:rPr>
          <w:rFonts w:eastAsia="宋体"/>
          <w:noProof/>
          <w:szCs w:val="24"/>
          <w:lang w:eastAsia="zh-CN"/>
        </w:rPr>
      </w:pPr>
      <w:r>
        <w:rPr>
          <w:rFonts w:eastAsia="宋体" w:hint="eastAsia"/>
          <w:lang w:eastAsia="zh-CN"/>
        </w:rPr>
        <w:t xml:space="preserve">The </w:t>
      </w:r>
      <w:r>
        <w:t xml:space="preserve">structure of local </w:t>
      </w:r>
      <w:r>
        <w:rPr>
          <w:rFonts w:eastAsia="宋体" w:hint="eastAsia"/>
          <w:lang w:eastAsia="zh-CN"/>
        </w:rPr>
        <w:t>2D/</w:t>
      </w:r>
      <w:r>
        <w:t>3D point with uncertainty ellipsoid</w:t>
      </w:r>
      <w:r w:rsidR="00B856CF">
        <w:rPr>
          <w:rFonts w:eastAsia="宋体" w:hint="eastAsia"/>
          <w:noProof/>
          <w:szCs w:val="24"/>
          <w:lang w:eastAsia="zh-CN"/>
        </w:rPr>
        <w:t xml:space="preserve"> ha</w:t>
      </w:r>
      <w:r w:rsidR="00D66D63">
        <w:rPr>
          <w:rFonts w:eastAsia="宋体" w:hint="eastAsia"/>
          <w:noProof/>
          <w:szCs w:val="24"/>
          <w:lang w:eastAsia="zh-CN"/>
        </w:rPr>
        <w:t>s</w:t>
      </w:r>
      <w:r w:rsidR="00B856CF">
        <w:rPr>
          <w:rFonts w:eastAsia="宋体" w:hint="eastAsia"/>
          <w:noProof/>
          <w:szCs w:val="24"/>
          <w:lang w:eastAsia="zh-CN"/>
        </w:rPr>
        <w:t xml:space="preserve"> been defined on TS 29.572[5] </w:t>
      </w:r>
      <w:r>
        <w:rPr>
          <w:rFonts w:eastAsia="宋体" w:hint="eastAsia"/>
          <w:noProof/>
          <w:szCs w:val="24"/>
          <w:lang w:eastAsia="zh-CN"/>
        </w:rPr>
        <w:t xml:space="preserve">and Uu can refer to the </w:t>
      </w:r>
      <w:r w:rsidR="000B51B2">
        <w:rPr>
          <w:rFonts w:eastAsia="宋体" w:hint="eastAsia"/>
          <w:noProof/>
          <w:szCs w:val="24"/>
          <w:lang w:eastAsia="zh-CN"/>
        </w:rPr>
        <w:t>data</w:t>
      </w:r>
      <w:r>
        <w:rPr>
          <w:rFonts w:eastAsia="宋体" w:hint="eastAsia"/>
          <w:noProof/>
          <w:szCs w:val="24"/>
          <w:lang w:eastAsia="zh-CN"/>
        </w:rPr>
        <w:t xml:space="preserve"> structure</w:t>
      </w:r>
      <w:r w:rsidR="00B856CF">
        <w:rPr>
          <w:rFonts w:eastAsia="宋体" w:hint="eastAsia"/>
          <w:noProof/>
          <w:szCs w:val="24"/>
          <w:lang w:eastAsia="zh-CN"/>
        </w:rPr>
        <w:t>: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D66D63" w14:paraId="4BF2FA9A" w14:textId="77777777" w:rsidTr="001807D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45CE" w14:textId="77777777" w:rsidR="00D66D63" w:rsidRDefault="00D66D63" w:rsidP="001807D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Local</w:t>
            </w:r>
            <w:r>
              <w:t>Origin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D357" w14:textId="77777777" w:rsidR="00D66D63" w:rsidRDefault="00D66D63" w:rsidP="001807D9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92D5" w14:textId="77777777" w:rsidR="00D66D63" w:rsidRPr="00057491" w:rsidRDefault="00D66D63" w:rsidP="001807D9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 w:hint="eastAsia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</w:t>
            </w:r>
            <w:r w:rsidDel="00F531D8">
              <w:rPr>
                <w:rFonts w:cs="Arial"/>
                <w:szCs w:val="18"/>
              </w:rPr>
              <w:t>.</w:t>
            </w:r>
          </w:p>
        </w:tc>
      </w:tr>
      <w:tr w:rsidR="00D66D63" w14:paraId="13B61E11" w14:textId="77777777" w:rsidTr="001807D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BE23" w14:textId="77777777" w:rsidR="00D66D63" w:rsidRDefault="00D66D63" w:rsidP="001807D9">
            <w:pPr>
              <w:pStyle w:val="TAL"/>
              <w:rPr>
                <w:lang w:eastAsia="zh-CN"/>
              </w:rPr>
            </w:pPr>
            <w:proofErr w:type="spellStart"/>
            <w:r>
              <w:t>RelativeCartesianLocation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689" w14:textId="77777777" w:rsidR="00D66D63" w:rsidRDefault="00D66D63" w:rsidP="001807D9">
            <w:pPr>
              <w:pStyle w:val="TAL"/>
            </w:pPr>
            <w:r>
              <w:t>6.1.6.2.37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6D18" w14:textId="77777777" w:rsidR="00D66D63" w:rsidRPr="00057491" w:rsidRDefault="00D66D63" w:rsidP="001807D9">
            <w:pPr>
              <w:pStyle w:val="TAL"/>
            </w:pPr>
            <w:r>
              <w:t>Relative Cartesian Location</w:t>
            </w:r>
          </w:p>
        </w:tc>
      </w:tr>
      <w:tr w:rsidR="00D66D63" w14:paraId="7D2A1395" w14:textId="77777777" w:rsidTr="001807D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3EAD" w14:textId="77777777" w:rsidR="00D66D63" w:rsidRDefault="00D66D63" w:rsidP="001807D9">
            <w:pPr>
              <w:pStyle w:val="TAL"/>
              <w:rPr>
                <w:lang w:eastAsia="zh-CN"/>
              </w:rPr>
            </w:pPr>
            <w:bookmarkStart w:id="21" w:name="OLE_LINK7"/>
            <w:bookmarkStart w:id="22" w:name="OLE_LINK8"/>
            <w:r>
              <w:t>Local</w:t>
            </w:r>
            <w:r>
              <w:rPr>
                <w:rFonts w:hint="eastAsia"/>
                <w:lang w:eastAsia="zh-CN"/>
              </w:rPr>
              <w:t>2d</w:t>
            </w:r>
            <w:r>
              <w:t>PointUncertaintyEllipse</w:t>
            </w:r>
            <w:bookmarkEnd w:id="21"/>
            <w:bookmarkEnd w:id="22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5E26" w14:textId="77777777" w:rsidR="00D66D63" w:rsidRDefault="00D66D63" w:rsidP="001807D9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8F7A" w14:textId="77777777" w:rsidR="00D66D63" w:rsidRPr="00057491" w:rsidRDefault="00D66D63" w:rsidP="001807D9">
            <w:pPr>
              <w:pStyle w:val="TAL"/>
            </w:pPr>
            <w:r w:rsidRPr="00B81AAF">
              <w:rPr>
                <w:rFonts w:cs="Arial"/>
                <w:szCs w:val="18"/>
              </w:rPr>
              <w:t>Local 2D point with uncertainty ellipse</w:t>
            </w:r>
          </w:p>
        </w:tc>
      </w:tr>
      <w:tr w:rsidR="00D66D63" w14:paraId="32E7D350" w14:textId="77777777" w:rsidTr="001807D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3A48" w14:textId="77777777" w:rsidR="00D66D63" w:rsidRDefault="00D66D63" w:rsidP="001807D9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rFonts w:hint="eastAsia"/>
                <w:lang w:eastAsia="zh-CN"/>
              </w:rPr>
              <w:t>3d</w:t>
            </w:r>
            <w:r>
              <w:t>PointUncertainty</w:t>
            </w:r>
            <w:r>
              <w:rPr>
                <w:rFonts w:hint="eastAsia"/>
                <w:lang w:eastAsia="zh-CN"/>
              </w:rPr>
              <w:t>E</w:t>
            </w:r>
            <w:r w:rsidRPr="006B5D98">
              <w:t>llipsoid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BF70" w14:textId="77777777" w:rsidR="00D66D63" w:rsidRDefault="00D66D63" w:rsidP="001807D9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F904" w14:textId="77777777" w:rsidR="00D66D63" w:rsidRPr="00057491" w:rsidRDefault="00D66D63" w:rsidP="001807D9">
            <w:pPr>
              <w:pStyle w:val="TAL"/>
            </w:pPr>
            <w:r w:rsidRPr="00B81AAF">
              <w:rPr>
                <w:rFonts w:cs="Arial"/>
                <w:szCs w:val="18"/>
              </w:rPr>
              <w:t>Local 3D point with uncertainty ellipsoid</w:t>
            </w:r>
          </w:p>
        </w:tc>
      </w:tr>
    </w:tbl>
    <w:p w14:paraId="6537ACE8" w14:textId="77777777" w:rsidR="00877512" w:rsidRDefault="00877512" w:rsidP="00877512">
      <w:pPr>
        <w:pStyle w:val="5"/>
      </w:pPr>
      <w:bookmarkStart w:id="23" w:name="_Toc74993789"/>
      <w:bookmarkStart w:id="24" w:name="_Toc82716377"/>
      <w:r>
        <w:t>6.1.6.2.</w:t>
      </w:r>
      <w:r>
        <w:rPr>
          <w:lang w:eastAsia="zh-CN"/>
        </w:rPr>
        <w:t>36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Local</w:t>
      </w:r>
      <w:r>
        <w:t>Origin</w:t>
      </w:r>
      <w:bookmarkEnd w:id="23"/>
      <w:bookmarkEnd w:id="24"/>
      <w:proofErr w:type="spellEnd"/>
    </w:p>
    <w:p w14:paraId="23F12F3F" w14:textId="77777777" w:rsidR="00877512" w:rsidRDefault="00877512" w:rsidP="00877512">
      <w:pPr>
        <w:pStyle w:val="TH"/>
      </w:pPr>
      <w:r>
        <w:rPr>
          <w:noProof/>
        </w:rPr>
        <w:t>Table </w:t>
      </w:r>
      <w:r>
        <w:t>6.1.6.2.</w:t>
      </w:r>
      <w:r>
        <w:rPr>
          <w:rFonts w:hint="eastAsia"/>
          <w:lang w:eastAsia="zh-CN"/>
        </w:rPr>
        <w:t>X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Local</w:t>
      </w:r>
      <w:r>
        <w:t>Origin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877512" w:rsidRPr="00FD48E5" w14:paraId="4C96487A" w14:textId="77777777" w:rsidTr="001807D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E5674" w14:textId="77777777" w:rsidR="00877512" w:rsidRDefault="00877512" w:rsidP="001807D9">
            <w:pPr>
              <w:pStyle w:val="TAH"/>
            </w:pPr>
            <w:bookmarkStart w:id="25" w:name="_Hlk69227548"/>
            <w:r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7A6CA" w14:textId="77777777" w:rsidR="00877512" w:rsidRDefault="00877512" w:rsidP="001807D9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65699" w14:textId="77777777" w:rsidR="00877512" w:rsidRPr="007277D4" w:rsidRDefault="00877512" w:rsidP="001807D9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34DC70" w14:textId="77777777" w:rsidR="00877512" w:rsidRDefault="00877512" w:rsidP="001807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F978A6" w14:textId="77777777" w:rsidR="00877512" w:rsidRDefault="00877512" w:rsidP="001807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bookmarkEnd w:id="25"/>
      <w:tr w:rsidR="00877512" w:rsidRPr="00FD48E5" w14:paraId="6D0349EE" w14:textId="77777777" w:rsidTr="001807D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57CC" w14:textId="77777777" w:rsidR="00877512" w:rsidRDefault="00877512" w:rsidP="001807D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 w:rsidRPr="00A00A2E">
              <w:t>oordinateI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0107" w14:textId="77777777" w:rsidR="00877512" w:rsidRDefault="00877512" w:rsidP="001807D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542B" w14:textId="77777777" w:rsidR="00877512" w:rsidRDefault="00877512" w:rsidP="001807D9">
            <w:pPr>
              <w:pStyle w:val="TAC"/>
            </w:pPr>
            <w: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BB4F" w14:textId="77777777" w:rsidR="00877512" w:rsidRDefault="00877512" w:rsidP="001807D9">
            <w:pPr>
              <w:pStyle w:val="TAL"/>
            </w:pPr>
            <w: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7653" w14:textId="77777777" w:rsidR="00877512" w:rsidRPr="00A61E64" w:rsidRDefault="00877512" w:rsidP="001807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 xml:space="preserve">This IE defines </w:t>
            </w:r>
            <w:r w:rsidRPr="00A00A2E">
              <w:rPr>
                <w:rFonts w:cs="Arial"/>
                <w:szCs w:val="18"/>
                <w:lang w:val="en-US"/>
              </w:rPr>
              <w:t xml:space="preserve">a known reference point </w:t>
            </w:r>
            <w:r>
              <w:rPr>
                <w:rFonts w:cs="Arial" w:hint="eastAsia"/>
                <w:szCs w:val="18"/>
                <w:lang w:val="en-US" w:eastAsia="zh-CN"/>
              </w:rPr>
              <w:t>which</w:t>
            </w:r>
            <w:r w:rsidRPr="00A00A2E">
              <w:rPr>
                <w:rFonts w:cs="Arial"/>
                <w:szCs w:val="18"/>
                <w:lang w:val="en-US"/>
              </w:rPr>
              <w:t xml:space="preserve"> configured by the PLMN operator</w:t>
            </w:r>
          </w:p>
        </w:tc>
      </w:tr>
      <w:tr w:rsidR="00877512" w:rsidRPr="00FD48E5" w14:paraId="62EF2D63" w14:textId="77777777" w:rsidTr="001807D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325D" w14:textId="77777777" w:rsidR="00877512" w:rsidRDefault="00877512" w:rsidP="001807D9">
            <w:pPr>
              <w:pStyle w:val="TAL"/>
              <w:rPr>
                <w:lang w:eastAsia="zh-CN"/>
              </w:rPr>
            </w:pPr>
            <w:r w:rsidRPr="00357A6F">
              <w:t>point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D9DA" w14:textId="77777777" w:rsidR="00877512" w:rsidRDefault="00877512" w:rsidP="001807D9">
            <w:pPr>
              <w:pStyle w:val="TAL"/>
            </w:pPr>
            <w:proofErr w:type="spellStart"/>
            <w:r w:rsidRPr="00357A6F">
              <w:t>GeographicalCoordinates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3F49" w14:textId="77777777" w:rsidR="00877512" w:rsidRDefault="00877512" w:rsidP="001807D9">
            <w:pPr>
              <w:pStyle w:val="TAC"/>
            </w:pPr>
            <w:r w:rsidRPr="00357A6F"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AB1C" w14:textId="77777777" w:rsidR="00877512" w:rsidRDefault="00877512" w:rsidP="001807D9">
            <w:pPr>
              <w:pStyle w:val="TAL"/>
            </w:pPr>
            <w:r w:rsidRPr="00357A6F"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37F9" w14:textId="77777777" w:rsidR="00877512" w:rsidRDefault="00877512" w:rsidP="001807D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57A6F">
              <w:t>Indicates a geographic point represented by its longitude and latitude.</w:t>
            </w:r>
          </w:p>
        </w:tc>
      </w:tr>
    </w:tbl>
    <w:p w14:paraId="1AD8B430" w14:textId="4F5535BC" w:rsidR="00DF7256" w:rsidRDefault="00DF7256" w:rsidP="00DF7256">
      <w:pPr>
        <w:spacing w:before="60" w:after="0"/>
        <w:jc w:val="both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A</w:t>
      </w:r>
      <w:r w:rsidRPr="00DF7256">
        <w:rPr>
          <w:rFonts w:eastAsia="宋体"/>
          <w:lang w:val="en-US" w:eastAsia="zh-CN"/>
        </w:rPr>
        <w:t xml:space="preserve"> known reference point </w:t>
      </w:r>
      <w:r>
        <w:rPr>
          <w:rFonts w:eastAsia="宋体" w:hint="eastAsia"/>
          <w:lang w:eastAsia="zh-CN"/>
        </w:rPr>
        <w:t xml:space="preserve">i.e. </w:t>
      </w:r>
      <w:proofErr w:type="spellStart"/>
      <w:r w:rsidRPr="00DF7256">
        <w:rPr>
          <w:rFonts w:eastAsia="宋体"/>
          <w:lang w:eastAsia="zh-CN"/>
        </w:rPr>
        <w:t>LocalOrigin</w:t>
      </w:r>
      <w:proofErr w:type="spellEnd"/>
      <w:r>
        <w:rPr>
          <w:rFonts w:eastAsia="宋体" w:hint="eastAsia"/>
          <w:lang w:eastAsia="zh-CN"/>
        </w:rPr>
        <w:t xml:space="preserve"> in the </w:t>
      </w:r>
      <w:r>
        <w:t xml:space="preserve">local </w:t>
      </w:r>
      <w:r>
        <w:rPr>
          <w:rFonts w:eastAsia="宋体" w:hint="eastAsia"/>
          <w:lang w:eastAsia="zh-CN"/>
        </w:rPr>
        <w:t>2D/</w:t>
      </w:r>
      <w:r>
        <w:t>3D point</w:t>
      </w:r>
      <w:r>
        <w:rPr>
          <w:rFonts w:eastAsia="宋体" w:hint="eastAsia"/>
          <w:lang w:eastAsia="zh-CN"/>
        </w:rPr>
        <w:t xml:space="preserve"> can be </w:t>
      </w:r>
      <w:r w:rsidRPr="00DF7256">
        <w:rPr>
          <w:rFonts w:eastAsia="宋体"/>
          <w:lang w:val="en-US" w:eastAsia="zh-CN"/>
        </w:rPr>
        <w:t>define</w:t>
      </w:r>
      <w:r>
        <w:rPr>
          <w:rFonts w:eastAsia="宋体" w:hint="eastAsia"/>
          <w:lang w:val="en-US" w:eastAsia="zh-CN"/>
        </w:rPr>
        <w:t>d</w:t>
      </w:r>
      <w:r w:rsidRPr="00DF7256">
        <w:rPr>
          <w:rFonts w:eastAsia="宋体"/>
          <w:lang w:val="en-US" w:eastAsia="zh-CN"/>
        </w:rPr>
        <w:t xml:space="preserve"> by the PLMN operator</w:t>
      </w:r>
      <w:r>
        <w:rPr>
          <w:rFonts w:eastAsia="宋体" w:hint="eastAsia"/>
          <w:lang w:val="en-US" w:eastAsia="zh-CN"/>
        </w:rPr>
        <w:t>, i</w:t>
      </w:r>
      <w:r>
        <w:rPr>
          <w:rFonts w:eastAsia="宋体"/>
          <w:lang w:val="en-US" w:eastAsia="zh-CN"/>
        </w:rPr>
        <w:t>ndicat</w:t>
      </w:r>
      <w:r>
        <w:rPr>
          <w:rFonts w:eastAsia="宋体" w:hint="eastAsia"/>
          <w:lang w:val="en-US" w:eastAsia="zh-CN"/>
        </w:rPr>
        <w:t>ing</w:t>
      </w:r>
      <w:r w:rsidRPr="00DF7256">
        <w:rPr>
          <w:rFonts w:eastAsia="宋体"/>
          <w:lang w:val="en-US" w:eastAsia="zh-CN"/>
        </w:rPr>
        <w:t xml:space="preserve"> a geographic point represented by its longitude and latitude.</w:t>
      </w:r>
      <w:r w:rsidR="00DF0487">
        <w:rPr>
          <w:rFonts w:eastAsia="宋体" w:hint="eastAsia"/>
          <w:lang w:val="en-US" w:eastAsia="zh-CN"/>
        </w:rPr>
        <w:t xml:space="preserve"> </w:t>
      </w:r>
      <w:r w:rsidR="00DF0487">
        <w:rPr>
          <w:rFonts w:eastAsia="宋体"/>
          <w:lang w:val="en-US" w:eastAsia="zh-CN"/>
        </w:rPr>
        <w:t>T</w:t>
      </w:r>
      <w:r w:rsidR="00DF0487">
        <w:rPr>
          <w:rFonts w:eastAsia="宋体" w:hint="eastAsia"/>
          <w:lang w:val="en-US" w:eastAsia="zh-CN"/>
        </w:rPr>
        <w:t xml:space="preserve">he </w:t>
      </w:r>
      <w:proofErr w:type="spellStart"/>
      <w:r w:rsidR="00DF0487">
        <w:rPr>
          <w:rFonts w:eastAsia="宋体" w:hint="eastAsia"/>
          <w:lang w:val="en-US" w:eastAsia="zh-CN"/>
        </w:rPr>
        <w:t>localorigin</w:t>
      </w:r>
      <w:proofErr w:type="spellEnd"/>
      <w:r w:rsidR="00DF0487">
        <w:rPr>
          <w:rFonts w:eastAsia="宋体" w:hint="eastAsia"/>
          <w:lang w:val="en-US" w:eastAsia="zh-CN"/>
        </w:rPr>
        <w:t xml:space="preserve"> in </w:t>
      </w:r>
      <w:r w:rsidR="00DF0487">
        <w:t>Local</w:t>
      </w:r>
      <w:r w:rsidR="00DF0487">
        <w:rPr>
          <w:rFonts w:hint="eastAsia"/>
          <w:lang w:eastAsia="zh-CN"/>
        </w:rPr>
        <w:t>2d</w:t>
      </w:r>
      <w:r w:rsidR="00DF0487">
        <w:t>PointUncertaintyEllipse</w:t>
      </w:r>
      <w:r w:rsidR="00DF0487">
        <w:rPr>
          <w:rFonts w:eastAsia="宋体" w:hint="eastAsia"/>
          <w:lang w:eastAsia="zh-CN"/>
        </w:rPr>
        <w:t xml:space="preserve"> can be </w:t>
      </w:r>
      <w:r w:rsidR="00DF0487">
        <w:rPr>
          <w:rFonts w:eastAsia="宋体"/>
          <w:lang w:eastAsia="zh-CN"/>
        </w:rPr>
        <w:t>broadcast</w:t>
      </w:r>
      <w:r w:rsidR="00DF0487">
        <w:rPr>
          <w:rFonts w:eastAsia="宋体" w:hint="eastAsia"/>
          <w:lang w:eastAsia="zh-CN"/>
        </w:rPr>
        <w:t xml:space="preserve"> </w:t>
      </w:r>
      <w:r w:rsidR="00EC537D">
        <w:rPr>
          <w:rFonts w:eastAsia="宋体" w:hint="eastAsia"/>
          <w:lang w:eastAsia="zh-CN"/>
        </w:rPr>
        <w:t>to UEs or configured to UE via the dedicate signalling.</w:t>
      </w:r>
    </w:p>
    <w:p w14:paraId="61F356C9" w14:textId="77777777" w:rsidR="00EC537D" w:rsidRPr="00DF0487" w:rsidRDefault="00EC537D" w:rsidP="00DF7256">
      <w:pPr>
        <w:spacing w:before="60" w:after="0"/>
        <w:jc w:val="both"/>
        <w:rPr>
          <w:rFonts w:eastAsia="宋体"/>
          <w:lang w:val="en-US" w:eastAsia="zh-CN"/>
        </w:rPr>
      </w:pPr>
    </w:p>
    <w:p w14:paraId="5C1DEADC" w14:textId="5BDA8427" w:rsidR="0095647E" w:rsidRDefault="00DF7256" w:rsidP="00DF7256">
      <w:pPr>
        <w:spacing w:before="60" w:after="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2</w:t>
      </w:r>
      <w:r w:rsidRPr="00D5156D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RAN2 to </w:t>
      </w:r>
      <w:r w:rsidR="00EC537D">
        <w:rPr>
          <w:rFonts w:eastAsia="宋体" w:hint="eastAsia"/>
          <w:b/>
          <w:lang w:eastAsia="zh-CN"/>
        </w:rPr>
        <w:t>discuss</w:t>
      </w:r>
      <w:r>
        <w:rPr>
          <w:rFonts w:eastAsia="宋体" w:hint="eastAsia"/>
          <w:b/>
          <w:lang w:eastAsia="zh-CN"/>
        </w:rPr>
        <w:t xml:space="preserve"> </w:t>
      </w:r>
      <w:r w:rsidR="0095647E">
        <w:rPr>
          <w:rFonts w:eastAsia="宋体" w:hint="eastAsia"/>
          <w:b/>
          <w:lang w:eastAsia="zh-CN"/>
        </w:rPr>
        <w:t xml:space="preserve">how to </w:t>
      </w:r>
      <w:r w:rsidR="00952498">
        <w:rPr>
          <w:rFonts w:eastAsia="宋体" w:hint="eastAsia"/>
          <w:b/>
          <w:lang w:eastAsia="zh-CN"/>
        </w:rPr>
        <w:t>support</w:t>
      </w:r>
      <w:r w:rsidR="0095647E">
        <w:rPr>
          <w:rFonts w:eastAsia="宋体" w:hint="eastAsia"/>
          <w:b/>
          <w:lang w:eastAsia="zh-CN"/>
        </w:rPr>
        <w:t xml:space="preserve"> </w:t>
      </w:r>
      <w:r w:rsidR="00B26CF7">
        <w:rPr>
          <w:rFonts w:eastAsia="宋体" w:hint="eastAsia"/>
          <w:b/>
          <w:lang w:eastAsia="zh-CN"/>
        </w:rPr>
        <w:t>the</w:t>
      </w:r>
      <w:r w:rsidR="00DF0487" w:rsidRPr="00DF0487">
        <w:rPr>
          <w:rFonts w:eastAsia="宋体"/>
          <w:b/>
          <w:lang w:eastAsia="zh-CN"/>
        </w:rPr>
        <w:t xml:space="preserve"> known reference point which </w:t>
      </w:r>
      <w:r w:rsidR="00B26CF7">
        <w:rPr>
          <w:rFonts w:eastAsia="宋体" w:hint="eastAsia"/>
          <w:b/>
          <w:lang w:eastAsia="zh-CN"/>
        </w:rPr>
        <w:t xml:space="preserve">is </w:t>
      </w:r>
      <w:r w:rsidR="00DF0487" w:rsidRPr="00DF0487">
        <w:rPr>
          <w:rFonts w:eastAsia="宋体"/>
          <w:b/>
          <w:lang w:eastAsia="zh-CN"/>
        </w:rPr>
        <w:t>configured by the PLMN operator</w:t>
      </w:r>
      <w:r w:rsidR="0095647E">
        <w:rPr>
          <w:rFonts w:eastAsia="宋体" w:hint="eastAsia"/>
          <w:b/>
          <w:lang w:eastAsia="zh-CN"/>
        </w:rPr>
        <w:t>:</w:t>
      </w:r>
    </w:p>
    <w:p w14:paraId="05DEA68F" w14:textId="690CC33A" w:rsidR="0095647E" w:rsidRDefault="0095647E" w:rsidP="0095647E">
      <w:pPr>
        <w:spacing w:before="60" w:after="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- Option A:</w:t>
      </w:r>
      <w:r w:rsidR="00450F7B" w:rsidRPr="0095647E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B</w:t>
      </w:r>
      <w:r w:rsidR="00450F7B" w:rsidRPr="0095647E">
        <w:rPr>
          <w:rFonts w:eastAsia="宋体" w:hint="eastAsia"/>
          <w:b/>
          <w:lang w:eastAsia="zh-CN"/>
        </w:rPr>
        <w:t xml:space="preserve">roadcast </w:t>
      </w:r>
      <w:r w:rsidR="00952498">
        <w:rPr>
          <w:rFonts w:eastAsia="宋体" w:hint="eastAsia"/>
          <w:b/>
          <w:lang w:eastAsia="zh-CN"/>
        </w:rPr>
        <w:t xml:space="preserve">the reference point </w:t>
      </w:r>
      <w:r w:rsidR="00450F7B" w:rsidRPr="0095647E">
        <w:rPr>
          <w:rFonts w:eastAsia="宋体" w:hint="eastAsia"/>
          <w:b/>
          <w:lang w:eastAsia="zh-CN"/>
        </w:rPr>
        <w:t>to UEs in SI message</w:t>
      </w:r>
      <w:r w:rsidR="00EC537D" w:rsidRPr="0095647E">
        <w:rPr>
          <w:rFonts w:eastAsia="宋体" w:hint="eastAsia"/>
          <w:b/>
          <w:lang w:eastAsia="zh-CN"/>
        </w:rPr>
        <w:t xml:space="preserve"> </w:t>
      </w:r>
    </w:p>
    <w:p w14:paraId="43873C74" w14:textId="0C15AFCE" w:rsidR="00DF7256" w:rsidRPr="0095647E" w:rsidRDefault="0095647E" w:rsidP="0095647E">
      <w:pPr>
        <w:spacing w:before="60" w:after="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- Option B: C</w:t>
      </w:r>
      <w:r w:rsidR="00EC537D" w:rsidRPr="0095647E">
        <w:rPr>
          <w:rFonts w:eastAsia="宋体"/>
          <w:b/>
          <w:lang w:eastAsia="zh-CN"/>
        </w:rPr>
        <w:t xml:space="preserve">onfigured </w:t>
      </w:r>
      <w:r w:rsidR="00952498">
        <w:rPr>
          <w:rFonts w:eastAsia="宋体" w:hint="eastAsia"/>
          <w:b/>
          <w:lang w:eastAsia="zh-CN"/>
        </w:rPr>
        <w:t xml:space="preserve">the reference point </w:t>
      </w:r>
      <w:r w:rsidR="00EC537D" w:rsidRPr="0095647E">
        <w:rPr>
          <w:rFonts w:eastAsia="宋体"/>
          <w:b/>
          <w:lang w:eastAsia="zh-CN"/>
        </w:rPr>
        <w:t>to UE via the dedicate signalling</w:t>
      </w:r>
      <w:r w:rsidR="00DF7256" w:rsidRPr="0095647E">
        <w:rPr>
          <w:rFonts w:eastAsia="宋体"/>
          <w:b/>
          <w:lang w:eastAsia="zh-CN"/>
        </w:rPr>
        <w:t>.</w:t>
      </w:r>
    </w:p>
    <w:p w14:paraId="06A8EADD" w14:textId="77777777" w:rsidR="00DF7256" w:rsidRPr="00DF7256" w:rsidRDefault="00DF7256" w:rsidP="00877512">
      <w:pPr>
        <w:pStyle w:val="PL"/>
        <w:rPr>
          <w:rFonts w:ascii="Times New Roman" w:eastAsia="宋体" w:hAnsi="Times New Roman"/>
          <w:noProof w:val="0"/>
          <w:sz w:val="20"/>
          <w:lang w:eastAsia="zh-CN"/>
        </w:rPr>
      </w:pPr>
    </w:p>
    <w:p w14:paraId="01B8066D" w14:textId="77777777" w:rsidR="00877512" w:rsidRDefault="00877512" w:rsidP="00877512">
      <w:pPr>
        <w:pStyle w:val="5"/>
        <w:rPr>
          <w:lang w:eastAsia="en-GB"/>
        </w:rPr>
      </w:pPr>
      <w:bookmarkStart w:id="26" w:name="_Toc74993790"/>
      <w:bookmarkStart w:id="27" w:name="_Toc82716378"/>
      <w:r>
        <w:t>6.1.6.2.</w:t>
      </w:r>
      <w:r>
        <w:rPr>
          <w:lang w:eastAsia="zh-CN"/>
        </w:rPr>
        <w:t>37</w:t>
      </w:r>
      <w:r>
        <w:tab/>
      </w:r>
      <w:proofErr w:type="spellStart"/>
      <w:r w:rsidRPr="008D5DB3">
        <w:t>RelativeCartesianLocation</w:t>
      </w:r>
      <w:bookmarkEnd w:id="26"/>
      <w:bookmarkEnd w:id="27"/>
      <w:proofErr w:type="spellEnd"/>
    </w:p>
    <w:p w14:paraId="0BDB3B59" w14:textId="77777777" w:rsidR="00877512" w:rsidRDefault="00877512" w:rsidP="00877512">
      <w:pPr>
        <w:pStyle w:val="TH"/>
      </w:pPr>
      <w:r>
        <w:rPr>
          <w:noProof/>
        </w:rPr>
        <w:t>Table </w:t>
      </w:r>
      <w:r>
        <w:t xml:space="preserve">6.1.6.2.A-1: </w:t>
      </w:r>
      <w:r>
        <w:rPr>
          <w:noProof/>
        </w:rPr>
        <w:t xml:space="preserve">Definition of type </w:t>
      </w:r>
      <w:proofErr w:type="spellStart"/>
      <w:r w:rsidRPr="008D5DB3">
        <w:t>RelativeCartesianLocation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877512" w14:paraId="3F4E4B9B" w14:textId="77777777" w:rsidTr="001807D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807E34" w14:textId="77777777" w:rsidR="00877512" w:rsidRDefault="00877512" w:rsidP="001807D9">
            <w:pPr>
              <w:pStyle w:val="TAH"/>
            </w:pPr>
            <w:r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67C8F" w14:textId="77777777" w:rsidR="00877512" w:rsidRDefault="00877512" w:rsidP="001807D9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51EE3" w14:textId="77777777" w:rsidR="00877512" w:rsidRPr="007277D4" w:rsidRDefault="00877512" w:rsidP="001807D9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ED95C" w14:textId="77777777" w:rsidR="00877512" w:rsidRDefault="00877512" w:rsidP="001807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57D22" w14:textId="77777777" w:rsidR="00877512" w:rsidRDefault="00877512" w:rsidP="001807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77512" w:rsidRPr="00A61E64" w14:paraId="32D1C04B" w14:textId="77777777" w:rsidTr="001807D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5360" w14:textId="77777777" w:rsidR="00877512" w:rsidRDefault="00877512" w:rsidP="001807D9">
            <w:pPr>
              <w:pStyle w:val="TAL"/>
              <w:rPr>
                <w:lang w:eastAsia="zh-CN"/>
              </w:rPr>
            </w:pPr>
            <w:r w:rsidRPr="00DD63D0">
              <w:t>x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4A17" w14:textId="77777777" w:rsidR="00877512" w:rsidRDefault="00877512" w:rsidP="001807D9">
            <w:pPr>
              <w:pStyle w:val="TAL"/>
            </w:pPr>
            <w:r w:rsidRPr="00DD63D0">
              <w:t>Float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2163" w14:textId="77777777" w:rsidR="00877512" w:rsidRDefault="00877512" w:rsidP="001807D9">
            <w:pPr>
              <w:pStyle w:val="TAC"/>
            </w:pPr>
            <w:r w:rsidRPr="00DD63D0"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7BF4" w14:textId="77777777" w:rsidR="00877512" w:rsidRDefault="00877512" w:rsidP="001807D9">
            <w:pPr>
              <w:pStyle w:val="TAL"/>
            </w:pPr>
            <w:r w:rsidRPr="00DD63D0"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00D5" w14:textId="77777777" w:rsidR="00877512" w:rsidRDefault="00877512" w:rsidP="001807D9">
            <w:pPr>
              <w:pStyle w:val="TAL"/>
            </w:pPr>
            <w:r w:rsidRPr="00DD63D0">
              <w:t xml:space="preserve">Indicates the value </w:t>
            </w:r>
            <w:r>
              <w:t>(</w:t>
            </w:r>
            <w:r w:rsidRPr="00F11966">
              <w:t>in the unit of meters</w:t>
            </w:r>
            <w:r>
              <w:t xml:space="preserve">) </w:t>
            </w:r>
            <w:r w:rsidRPr="00DD63D0">
              <w:t xml:space="preserve">on x-axis of the relative location in the </w:t>
            </w:r>
            <w:proofErr w:type="spellStart"/>
            <w:r w:rsidRPr="00DD63D0">
              <w:t>cartesian</w:t>
            </w:r>
            <w:proofErr w:type="spellEnd"/>
            <w:r w:rsidRPr="00DD63D0">
              <w:t xml:space="preserve"> system.</w:t>
            </w:r>
          </w:p>
          <w:p w14:paraId="702A9FE7" w14:textId="77777777" w:rsidR="00877512" w:rsidRDefault="00877512" w:rsidP="001807D9">
            <w:pPr>
              <w:pStyle w:val="TAL"/>
            </w:pPr>
          </w:p>
          <w:p w14:paraId="2E45476C" w14:textId="77777777" w:rsidR="00877512" w:rsidRPr="00A61E64" w:rsidRDefault="00877512" w:rsidP="001807D9">
            <w:pPr>
              <w:pStyle w:val="TAL"/>
              <w:rPr>
                <w:rFonts w:cs="Arial"/>
                <w:szCs w:val="18"/>
              </w:rPr>
            </w:pPr>
            <w:r w:rsidRPr="00450FB2">
              <w:rPr>
                <w:rFonts w:cs="Arial"/>
                <w:szCs w:val="18"/>
                <w:lang w:val="en-US" w:eastAsia="zh-CN"/>
              </w:rPr>
              <w:t>Positive value represents northing from reference point</w:t>
            </w:r>
            <w:r>
              <w:rPr>
                <w:rFonts w:cs="Arial"/>
                <w:szCs w:val="18"/>
                <w:lang w:val="en-US" w:eastAsia="zh-CN"/>
              </w:rPr>
              <w:t xml:space="preserve"> (origin)</w:t>
            </w:r>
            <w:r w:rsidRPr="00450FB2">
              <w:rPr>
                <w:rFonts w:cs="Arial"/>
                <w:szCs w:val="18"/>
                <w:lang w:val="en-US" w:eastAsia="zh-CN"/>
              </w:rPr>
              <w:t>.</w:t>
            </w:r>
          </w:p>
        </w:tc>
      </w:tr>
      <w:tr w:rsidR="00877512" w14:paraId="56BF31BF" w14:textId="77777777" w:rsidTr="001807D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D0B8" w14:textId="77777777" w:rsidR="00877512" w:rsidRDefault="00877512" w:rsidP="001807D9">
            <w:pPr>
              <w:pStyle w:val="TAL"/>
              <w:rPr>
                <w:lang w:eastAsia="zh-CN"/>
              </w:rPr>
            </w:pPr>
            <w:r>
              <w:t>y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E3A9" w14:textId="77777777" w:rsidR="00877512" w:rsidRDefault="00877512" w:rsidP="001807D9">
            <w:pPr>
              <w:pStyle w:val="TAL"/>
            </w:pPr>
            <w:r>
              <w:t>Float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8272" w14:textId="77777777" w:rsidR="00877512" w:rsidRDefault="00877512" w:rsidP="001807D9">
            <w:pPr>
              <w:pStyle w:val="TAC"/>
            </w:pPr>
            <w: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FDCC" w14:textId="77777777" w:rsidR="00877512" w:rsidRDefault="00877512" w:rsidP="001807D9">
            <w:pPr>
              <w:pStyle w:val="TAL"/>
            </w:pPr>
            <w: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3F4B" w14:textId="77777777" w:rsidR="00877512" w:rsidRPr="00450FB2" w:rsidRDefault="00877512" w:rsidP="001807D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0FB2">
              <w:rPr>
                <w:rFonts w:cs="Arial"/>
                <w:szCs w:val="18"/>
                <w:lang w:val="en-US" w:eastAsia="zh-CN"/>
              </w:rPr>
              <w:t xml:space="preserve">Indicates the value </w:t>
            </w:r>
            <w:r>
              <w:t>(</w:t>
            </w:r>
            <w:r w:rsidRPr="00F11966">
              <w:t>in the unit of meters</w:t>
            </w:r>
            <w:r>
              <w:t xml:space="preserve">) </w:t>
            </w:r>
            <w:r w:rsidRPr="00450FB2">
              <w:rPr>
                <w:rFonts w:cs="Arial"/>
                <w:szCs w:val="18"/>
                <w:lang w:val="en-US" w:eastAsia="zh-CN"/>
              </w:rPr>
              <w:t xml:space="preserve">on y-axis of the relative location in the </w:t>
            </w:r>
            <w:proofErr w:type="spellStart"/>
            <w:r w:rsidRPr="00450FB2">
              <w:rPr>
                <w:rFonts w:cs="Arial"/>
                <w:szCs w:val="18"/>
                <w:lang w:val="en-US" w:eastAsia="zh-CN"/>
              </w:rPr>
              <w:t>cartesian</w:t>
            </w:r>
            <w:proofErr w:type="spellEnd"/>
            <w:r w:rsidRPr="00450FB2">
              <w:rPr>
                <w:rFonts w:cs="Arial"/>
                <w:szCs w:val="18"/>
                <w:lang w:val="en-US" w:eastAsia="zh-CN"/>
              </w:rPr>
              <w:t xml:space="preserve"> system.</w:t>
            </w:r>
          </w:p>
          <w:p w14:paraId="03190554" w14:textId="77777777" w:rsidR="00877512" w:rsidRPr="00450FB2" w:rsidRDefault="00877512" w:rsidP="001807D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71EE1C43" w14:textId="77777777" w:rsidR="00877512" w:rsidRDefault="00877512" w:rsidP="001807D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0FB2">
              <w:rPr>
                <w:rFonts w:cs="Arial"/>
                <w:szCs w:val="18"/>
                <w:lang w:val="en-US" w:eastAsia="zh-CN"/>
              </w:rPr>
              <w:t>Positive value represents easting from reference point</w:t>
            </w:r>
            <w:r>
              <w:rPr>
                <w:rFonts w:cs="Arial"/>
                <w:szCs w:val="18"/>
                <w:lang w:val="en-US" w:eastAsia="zh-CN"/>
              </w:rPr>
              <w:t xml:space="preserve"> (origin)</w:t>
            </w:r>
            <w:r w:rsidRPr="00450FB2">
              <w:rPr>
                <w:rFonts w:cs="Arial"/>
                <w:szCs w:val="18"/>
                <w:lang w:val="en-US" w:eastAsia="zh-CN"/>
              </w:rPr>
              <w:t>.</w:t>
            </w:r>
          </w:p>
        </w:tc>
      </w:tr>
      <w:tr w:rsidR="00877512" w14:paraId="10D81D8C" w14:textId="77777777" w:rsidTr="001807D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6372" w14:textId="77777777" w:rsidR="00877512" w:rsidRPr="00357A6F" w:rsidRDefault="00877512" w:rsidP="001807D9">
            <w:pPr>
              <w:pStyle w:val="TAL"/>
            </w:pPr>
            <w:r>
              <w:t>z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FE4D" w14:textId="77777777" w:rsidR="00877512" w:rsidRPr="00357A6F" w:rsidRDefault="00877512" w:rsidP="001807D9">
            <w:pPr>
              <w:pStyle w:val="TAL"/>
            </w:pPr>
            <w:r>
              <w:t>Float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D3C5" w14:textId="77777777" w:rsidR="00877512" w:rsidRPr="00357A6F" w:rsidRDefault="00877512" w:rsidP="001807D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19E3" w14:textId="77777777" w:rsidR="00877512" w:rsidRPr="00357A6F" w:rsidRDefault="00877512" w:rsidP="001807D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F3D4" w14:textId="77777777" w:rsidR="00877512" w:rsidRPr="00450FB2" w:rsidRDefault="00877512" w:rsidP="001807D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0FB2">
              <w:rPr>
                <w:rFonts w:cs="Arial"/>
                <w:szCs w:val="18"/>
                <w:lang w:val="en-US" w:eastAsia="zh-CN"/>
              </w:rPr>
              <w:t xml:space="preserve">Indicates the value </w:t>
            </w:r>
            <w:r>
              <w:t>(</w:t>
            </w:r>
            <w:r w:rsidRPr="00F11966">
              <w:t>in the unit of meters</w:t>
            </w:r>
            <w:r>
              <w:t xml:space="preserve">) </w:t>
            </w:r>
            <w:r w:rsidRPr="00450FB2">
              <w:rPr>
                <w:rFonts w:cs="Arial"/>
                <w:szCs w:val="18"/>
                <w:lang w:val="en-US" w:eastAsia="zh-CN"/>
              </w:rPr>
              <w:t xml:space="preserve">on z-axis of the relative location in the </w:t>
            </w:r>
            <w:proofErr w:type="spellStart"/>
            <w:r w:rsidRPr="00450FB2">
              <w:rPr>
                <w:rFonts w:cs="Arial"/>
                <w:szCs w:val="18"/>
                <w:lang w:val="en-US" w:eastAsia="zh-CN"/>
              </w:rPr>
              <w:t>cartesian</w:t>
            </w:r>
            <w:proofErr w:type="spellEnd"/>
            <w:r w:rsidRPr="00450FB2">
              <w:rPr>
                <w:rFonts w:cs="Arial"/>
                <w:szCs w:val="18"/>
                <w:lang w:val="en-US" w:eastAsia="zh-CN"/>
              </w:rPr>
              <w:t xml:space="preserve"> system</w:t>
            </w:r>
            <w:r>
              <w:rPr>
                <w:rFonts w:cs="Arial"/>
                <w:szCs w:val="18"/>
                <w:lang w:val="en-US" w:eastAsia="zh-CN"/>
              </w:rPr>
              <w:t xml:space="preserve"> for a 3D-Point</w:t>
            </w:r>
            <w:r w:rsidRPr="00450FB2">
              <w:rPr>
                <w:rFonts w:cs="Arial"/>
                <w:szCs w:val="18"/>
                <w:lang w:val="en-US" w:eastAsia="zh-CN"/>
              </w:rPr>
              <w:t>.</w:t>
            </w:r>
          </w:p>
          <w:p w14:paraId="16BFE81B" w14:textId="77777777" w:rsidR="00877512" w:rsidRPr="00450FB2" w:rsidRDefault="00877512" w:rsidP="001807D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5B381059" w14:textId="77777777" w:rsidR="00877512" w:rsidRPr="00357A6F" w:rsidRDefault="00877512" w:rsidP="001807D9">
            <w:pPr>
              <w:pStyle w:val="TAL"/>
            </w:pPr>
            <w:r w:rsidRPr="00450FB2">
              <w:rPr>
                <w:rFonts w:cs="Arial"/>
                <w:szCs w:val="18"/>
                <w:lang w:val="en-US" w:eastAsia="zh-CN"/>
              </w:rPr>
              <w:t>Positive value represents height above reference point</w:t>
            </w:r>
            <w:r>
              <w:rPr>
                <w:rFonts w:cs="Arial"/>
                <w:szCs w:val="18"/>
                <w:lang w:val="en-US" w:eastAsia="zh-CN"/>
              </w:rPr>
              <w:t xml:space="preserve"> (origin)</w:t>
            </w:r>
            <w:r w:rsidRPr="00450FB2">
              <w:rPr>
                <w:rFonts w:cs="Arial"/>
                <w:szCs w:val="18"/>
                <w:lang w:val="en-US" w:eastAsia="zh-CN"/>
              </w:rPr>
              <w:t>.</w:t>
            </w:r>
          </w:p>
        </w:tc>
      </w:tr>
    </w:tbl>
    <w:p w14:paraId="4DF236F6" w14:textId="77777777" w:rsidR="00877512" w:rsidRDefault="00877512" w:rsidP="00877512">
      <w:pPr>
        <w:pStyle w:val="PL"/>
        <w:rPr>
          <w:lang w:eastAsia="zh-CN"/>
        </w:rPr>
      </w:pPr>
    </w:p>
    <w:p w14:paraId="682AD488" w14:textId="77777777" w:rsidR="00877512" w:rsidRDefault="00877512" w:rsidP="00877512">
      <w:pPr>
        <w:pStyle w:val="5"/>
      </w:pPr>
      <w:bookmarkStart w:id="28" w:name="_Toc66101648"/>
      <w:bookmarkStart w:id="29" w:name="_Toc74993791"/>
      <w:bookmarkStart w:id="30" w:name="_Toc82716379"/>
      <w:r>
        <w:t>6.1.6.2.</w:t>
      </w:r>
      <w:r>
        <w:rPr>
          <w:lang w:eastAsia="zh-CN"/>
        </w:rPr>
        <w:t>38</w:t>
      </w:r>
      <w:r>
        <w:tab/>
        <w:t xml:space="preserve">Type: </w:t>
      </w:r>
      <w:bookmarkEnd w:id="28"/>
      <w:r w:rsidRPr="00774B8E">
        <w:t>Local2dPointUncertaintyEllipse</w:t>
      </w:r>
      <w:bookmarkEnd w:id="29"/>
      <w:bookmarkEnd w:id="30"/>
    </w:p>
    <w:p w14:paraId="4E2860D0" w14:textId="77777777" w:rsidR="00877512" w:rsidRDefault="00877512" w:rsidP="00877512">
      <w:pPr>
        <w:pStyle w:val="TH"/>
      </w:pPr>
      <w:r>
        <w:rPr>
          <w:noProof/>
        </w:rPr>
        <w:t>Table </w:t>
      </w:r>
      <w:r>
        <w:t>6.1.6.2.</w:t>
      </w:r>
      <w:r>
        <w:rPr>
          <w:rFonts w:hint="eastAsia"/>
          <w:lang w:eastAsia="zh-CN"/>
        </w:rPr>
        <w:t>Y</w:t>
      </w:r>
      <w:r>
        <w:t xml:space="preserve">-1: </w:t>
      </w:r>
      <w:r>
        <w:rPr>
          <w:noProof/>
        </w:rPr>
        <w:t xml:space="preserve">Definition of type </w:t>
      </w:r>
      <w:r w:rsidRPr="00774B8E">
        <w:t>Local2dPointUncertaintyEllipse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877512" w:rsidRPr="00FD48E5" w14:paraId="787BFACB" w14:textId="77777777" w:rsidTr="001807D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6EB9E" w14:textId="77777777" w:rsidR="00877512" w:rsidRDefault="00877512" w:rsidP="001807D9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A075B" w14:textId="77777777" w:rsidR="00877512" w:rsidRDefault="00877512" w:rsidP="001807D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90ABF" w14:textId="77777777" w:rsidR="00877512" w:rsidRPr="007277D4" w:rsidRDefault="00877512" w:rsidP="001807D9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E0F50" w14:textId="77777777" w:rsidR="00877512" w:rsidRDefault="00877512" w:rsidP="001807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E464E" w14:textId="77777777" w:rsidR="00877512" w:rsidRDefault="00877512" w:rsidP="001807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77512" w:rsidRPr="00FD48E5" w14:paraId="4F6AF16A" w14:textId="77777777" w:rsidTr="001807D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437E" w14:textId="77777777" w:rsidR="00877512" w:rsidRDefault="00877512" w:rsidP="001807D9">
            <w:pPr>
              <w:pStyle w:val="TAL"/>
            </w:pPr>
            <w:r>
              <w:t>shape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1B75" w14:textId="77777777" w:rsidR="00877512" w:rsidRDefault="00877512" w:rsidP="001807D9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1373" w14:textId="77777777" w:rsidR="00877512" w:rsidRDefault="00877512" w:rsidP="001807D9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E23F" w14:textId="77777777" w:rsidR="00877512" w:rsidRDefault="00877512" w:rsidP="001807D9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3897" w14:textId="77777777" w:rsidR="00877512" w:rsidRDefault="00877512" w:rsidP="001807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take the value "</w:t>
            </w:r>
            <w:r w:rsidRPr="00A27AE4">
              <w:t>LOCAL_2D_POINT_UNCERTAINTY_ELLIPSE</w:t>
            </w:r>
            <w:r>
              <w:t>".</w:t>
            </w:r>
          </w:p>
        </w:tc>
      </w:tr>
      <w:tr w:rsidR="00877512" w:rsidRPr="00FD48E5" w14:paraId="6E8E3DEF" w14:textId="77777777" w:rsidTr="001807D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5363" w14:textId="77777777" w:rsidR="00877512" w:rsidRPr="000C6B4E" w:rsidRDefault="00877512" w:rsidP="001807D9">
            <w:pPr>
              <w:pStyle w:val="TAL"/>
              <w:rPr>
                <w:lang w:val="en-US"/>
              </w:rPr>
            </w:pPr>
            <w:proofErr w:type="spellStart"/>
            <w:r w:rsidRPr="002615F8">
              <w:t>localOrigin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DBAC" w14:textId="77777777" w:rsidR="00877512" w:rsidRDefault="00877512" w:rsidP="001807D9">
            <w:pPr>
              <w:pStyle w:val="TAL"/>
            </w:pPr>
            <w:proofErr w:type="spellStart"/>
            <w:r w:rsidRPr="002615F8">
              <w:t>LocalOrigin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461B" w14:textId="77777777" w:rsidR="00877512" w:rsidRDefault="00877512" w:rsidP="001807D9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2D82" w14:textId="77777777" w:rsidR="00877512" w:rsidRDefault="00877512" w:rsidP="001807D9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BACE" w14:textId="77777777" w:rsidR="00877512" w:rsidRDefault="00877512" w:rsidP="001807D9">
            <w:pPr>
              <w:pStyle w:val="TAL"/>
              <w:rPr>
                <w:rFonts w:cs="Arial"/>
                <w:szCs w:val="18"/>
              </w:rPr>
            </w:pPr>
            <w:r w:rsidRPr="002615F8">
              <w:t>Indicates the local origin in the local Cartesian co-ordinates system configured by the PLMN operator.</w:t>
            </w:r>
          </w:p>
        </w:tc>
      </w:tr>
      <w:tr w:rsidR="00877512" w:rsidRPr="00FD48E5" w14:paraId="07BEDBAC" w14:textId="77777777" w:rsidTr="001807D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F681" w14:textId="77777777" w:rsidR="00877512" w:rsidRDefault="00877512" w:rsidP="001807D9">
            <w:pPr>
              <w:pStyle w:val="TAL"/>
            </w:pPr>
            <w:r>
              <w:t>p</w:t>
            </w:r>
            <w:r w:rsidRPr="002615F8">
              <w:t>oint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964C" w14:textId="77777777" w:rsidR="00877512" w:rsidRDefault="00877512" w:rsidP="001807D9">
            <w:pPr>
              <w:pStyle w:val="TAL"/>
            </w:pPr>
            <w:proofErr w:type="spellStart"/>
            <w:r w:rsidRPr="008D5DB3">
              <w:t>RelativeCartesianLocation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9683" w14:textId="77777777" w:rsidR="00877512" w:rsidRDefault="00877512" w:rsidP="001807D9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DC36" w14:textId="77777777" w:rsidR="00877512" w:rsidRDefault="00877512" w:rsidP="001807D9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B512" w14:textId="77777777" w:rsidR="00877512" w:rsidRDefault="00877512" w:rsidP="001807D9">
            <w:pPr>
              <w:pStyle w:val="TAL"/>
            </w:pPr>
            <w:r w:rsidRPr="002615F8">
              <w:t xml:space="preserve">Indicates a </w:t>
            </w:r>
            <w:r>
              <w:t>2D-</w:t>
            </w:r>
            <w:r w:rsidRPr="002615F8">
              <w:t xml:space="preserve">point </w:t>
            </w:r>
            <w:r>
              <w:t xml:space="preserve">(specified by "x" and "y" coordinates) </w:t>
            </w:r>
            <w:r w:rsidRPr="002615F8">
              <w:t>relative to origin</w:t>
            </w:r>
            <w:r>
              <w:t xml:space="preserve"> in </w:t>
            </w:r>
            <w:proofErr w:type="spellStart"/>
            <w:r>
              <w:t>refenrece</w:t>
            </w:r>
            <w:proofErr w:type="spellEnd"/>
            <w:r>
              <w:t xml:space="preserve"> system.</w:t>
            </w:r>
          </w:p>
          <w:p w14:paraId="007E48E3" w14:textId="77777777" w:rsidR="00877512" w:rsidRPr="001C7700" w:rsidRDefault="00877512" w:rsidP="001807D9">
            <w:pPr>
              <w:pStyle w:val="TAL"/>
            </w:pPr>
          </w:p>
        </w:tc>
      </w:tr>
      <w:tr w:rsidR="00877512" w:rsidRPr="00FD48E5" w14:paraId="3B18394B" w14:textId="77777777" w:rsidTr="001807D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1998" w14:textId="77777777" w:rsidR="00877512" w:rsidRDefault="00877512" w:rsidP="001807D9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C5D5" w14:textId="77777777" w:rsidR="00877512" w:rsidRDefault="00877512" w:rsidP="001807D9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43F0" w14:textId="77777777" w:rsidR="00877512" w:rsidRDefault="00877512" w:rsidP="001807D9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1391" w14:textId="77777777" w:rsidR="00877512" w:rsidRDefault="00877512" w:rsidP="001807D9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A985" w14:textId="77777777" w:rsidR="00877512" w:rsidRDefault="00877512" w:rsidP="001807D9">
            <w:pPr>
              <w:pStyle w:val="TAL"/>
              <w:rPr>
                <w:rFonts w:cs="Arial"/>
                <w:szCs w:val="18"/>
              </w:rPr>
            </w:pPr>
            <w:r w:rsidRPr="002118FC">
              <w:t>Indicates an uncertainty ellipse.</w:t>
            </w:r>
          </w:p>
        </w:tc>
      </w:tr>
      <w:tr w:rsidR="00877512" w:rsidRPr="00FD48E5" w14:paraId="172FCD15" w14:textId="77777777" w:rsidTr="001807D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D454" w14:textId="77777777" w:rsidR="00877512" w:rsidRDefault="00877512" w:rsidP="001807D9">
            <w:pPr>
              <w:pStyle w:val="TAL"/>
            </w:pPr>
            <w:r>
              <w:t>confidence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6B70" w14:textId="77777777" w:rsidR="00877512" w:rsidRDefault="00877512" w:rsidP="001807D9">
            <w:pPr>
              <w:pStyle w:val="TAL"/>
            </w:pPr>
            <w:r>
              <w:t>Confidence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881E" w14:textId="77777777" w:rsidR="00877512" w:rsidRDefault="00877512" w:rsidP="001807D9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DE56" w14:textId="77777777" w:rsidR="00877512" w:rsidRDefault="00877512" w:rsidP="001807D9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5141" w14:textId="77777777" w:rsidR="00877512" w:rsidRDefault="00877512" w:rsidP="001807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value of confidence.</w:t>
            </w:r>
          </w:p>
        </w:tc>
      </w:tr>
    </w:tbl>
    <w:p w14:paraId="377908C4" w14:textId="175DAF87" w:rsidR="00DF7256" w:rsidRDefault="00684A1C" w:rsidP="00852836">
      <w:pPr>
        <w:spacing w:before="60" w:after="240"/>
        <w:jc w:val="both"/>
        <w:rPr>
          <w:rFonts w:eastAsia="宋体"/>
          <w:lang w:eastAsia="zh-CN"/>
        </w:rPr>
      </w:pPr>
      <w:r w:rsidRPr="00684A1C">
        <w:rPr>
          <w:rFonts w:eastAsia="宋体"/>
          <w:noProof/>
          <w:szCs w:val="24"/>
          <w:lang w:eastAsia="zh-CN"/>
        </w:rPr>
        <w:t>T</w:t>
      </w:r>
      <w:r w:rsidRPr="00684A1C">
        <w:rPr>
          <w:rFonts w:eastAsia="宋体" w:hint="eastAsia"/>
          <w:noProof/>
          <w:szCs w:val="24"/>
          <w:lang w:eastAsia="zh-CN"/>
        </w:rPr>
        <w:t xml:space="preserve">he </w:t>
      </w:r>
      <w:r>
        <w:rPr>
          <w:rFonts w:eastAsia="宋体" w:hint="eastAsia"/>
          <w:noProof/>
          <w:szCs w:val="24"/>
          <w:lang w:eastAsia="zh-CN"/>
        </w:rPr>
        <w:t xml:space="preserve">UE location </w:t>
      </w:r>
      <w:r w:rsidRPr="00684A1C">
        <w:rPr>
          <w:rFonts w:eastAsia="宋体"/>
          <w:noProof/>
          <w:szCs w:val="24"/>
          <w:lang w:eastAsia="zh-CN"/>
        </w:rPr>
        <w:t>with ~2km accuracy</w:t>
      </w:r>
      <w:r>
        <w:rPr>
          <w:rFonts w:eastAsia="宋体" w:hint="eastAsia"/>
          <w:noProof/>
          <w:szCs w:val="24"/>
          <w:lang w:eastAsia="zh-CN"/>
        </w:rPr>
        <w:t xml:space="preserve"> which is agreed in RAN2 can be set in the </w:t>
      </w:r>
      <w:proofErr w:type="spellStart"/>
      <w:r>
        <w:t>uncertaintyEllipse</w:t>
      </w:r>
      <w:proofErr w:type="spellEnd"/>
      <w:r>
        <w:rPr>
          <w:rFonts w:eastAsia="宋体" w:hint="eastAsia"/>
          <w:lang w:eastAsia="zh-CN"/>
        </w:rPr>
        <w:t xml:space="preserve"> </w:t>
      </w:r>
      <w:r w:rsidR="00BC1B1B">
        <w:rPr>
          <w:rFonts w:eastAsia="宋体" w:hint="eastAsia"/>
          <w:lang w:eastAsia="zh-CN"/>
        </w:rPr>
        <w:t>to show the accuracy of UE</w:t>
      </w:r>
      <w:r w:rsidR="00BC1B1B">
        <w:rPr>
          <w:rFonts w:eastAsia="宋体"/>
          <w:lang w:eastAsia="zh-CN"/>
        </w:rPr>
        <w:t>’</w:t>
      </w:r>
      <w:r w:rsidR="00BC1B1B">
        <w:rPr>
          <w:rFonts w:eastAsia="宋体" w:hint="eastAsia"/>
          <w:lang w:eastAsia="zh-CN"/>
        </w:rPr>
        <w:t>s location.</w:t>
      </w:r>
    </w:p>
    <w:p w14:paraId="7253393C" w14:textId="77777777" w:rsidR="00877512" w:rsidRDefault="00877512" w:rsidP="00877512">
      <w:pPr>
        <w:pStyle w:val="5"/>
      </w:pPr>
      <w:bookmarkStart w:id="31" w:name="_Toc74993792"/>
      <w:bookmarkStart w:id="32" w:name="_Toc82716380"/>
      <w:r>
        <w:lastRenderedPageBreak/>
        <w:t>6.1.6.2.</w:t>
      </w:r>
      <w:r>
        <w:rPr>
          <w:lang w:eastAsia="zh-CN"/>
        </w:rPr>
        <w:t>39</w:t>
      </w:r>
      <w:r>
        <w:tab/>
        <w:t xml:space="preserve">Type: </w:t>
      </w:r>
      <w:bookmarkStart w:id="33" w:name="OLE_LINK10"/>
      <w:bookmarkStart w:id="34" w:name="OLE_LINK11"/>
      <w:r w:rsidRPr="00C21B52">
        <w:t>Local3dPointUncertaintyEllipsoid</w:t>
      </w:r>
      <w:bookmarkEnd w:id="31"/>
      <w:bookmarkEnd w:id="32"/>
      <w:bookmarkEnd w:id="33"/>
      <w:bookmarkEnd w:id="34"/>
    </w:p>
    <w:p w14:paraId="7DC796F9" w14:textId="77777777" w:rsidR="00877512" w:rsidRDefault="00877512" w:rsidP="00877512">
      <w:pPr>
        <w:pStyle w:val="TH"/>
      </w:pPr>
      <w:r>
        <w:rPr>
          <w:noProof/>
        </w:rPr>
        <w:t>Table </w:t>
      </w:r>
      <w:r>
        <w:t>6.1.6.2.</w:t>
      </w:r>
      <w:r>
        <w:rPr>
          <w:rFonts w:hint="eastAsia"/>
          <w:lang w:eastAsia="zh-CN"/>
        </w:rPr>
        <w:t>Z</w:t>
      </w:r>
      <w:r>
        <w:t xml:space="preserve">-1: </w:t>
      </w:r>
      <w:r>
        <w:rPr>
          <w:noProof/>
        </w:rPr>
        <w:t xml:space="preserve">Definition of type </w:t>
      </w:r>
      <w:r w:rsidRPr="00C21B52">
        <w:t>Local3dPointUncertaintyEllipsoid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877512" w:rsidRPr="00FD48E5" w14:paraId="250F7DB8" w14:textId="77777777" w:rsidTr="001807D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7C91D" w14:textId="77777777" w:rsidR="00877512" w:rsidRDefault="00877512" w:rsidP="001807D9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EB44B5" w14:textId="77777777" w:rsidR="00877512" w:rsidRDefault="00877512" w:rsidP="001807D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7D899" w14:textId="77777777" w:rsidR="00877512" w:rsidRPr="007277D4" w:rsidRDefault="00877512" w:rsidP="001807D9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D67BB" w14:textId="77777777" w:rsidR="00877512" w:rsidRDefault="00877512" w:rsidP="001807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15E67" w14:textId="77777777" w:rsidR="00877512" w:rsidRDefault="00877512" w:rsidP="001807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77512" w:rsidRPr="00FD48E5" w14:paraId="04A96381" w14:textId="77777777" w:rsidTr="001807D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CFB0" w14:textId="77777777" w:rsidR="00877512" w:rsidRDefault="00877512" w:rsidP="001807D9">
            <w:pPr>
              <w:pStyle w:val="TAL"/>
            </w:pPr>
            <w:r>
              <w:t>shape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7698" w14:textId="77777777" w:rsidR="00877512" w:rsidRDefault="00877512" w:rsidP="001807D9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6F05" w14:textId="77777777" w:rsidR="00877512" w:rsidRDefault="00877512" w:rsidP="001807D9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0FCC" w14:textId="77777777" w:rsidR="00877512" w:rsidRDefault="00877512" w:rsidP="001807D9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DE0C" w14:textId="77777777" w:rsidR="00877512" w:rsidRDefault="00877512" w:rsidP="001807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take the value </w:t>
            </w:r>
            <w:r w:rsidRPr="002C3318">
              <w:t>"LOCAL_3D_POINT_UNCERTAINTY_ELLIPSOID"</w:t>
            </w:r>
            <w:r>
              <w:rPr>
                <w:lang w:val="en-US"/>
              </w:rPr>
              <w:t>.</w:t>
            </w:r>
          </w:p>
        </w:tc>
      </w:tr>
      <w:tr w:rsidR="00877512" w:rsidRPr="00FD48E5" w14:paraId="6EF95943" w14:textId="77777777" w:rsidTr="001807D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09FA" w14:textId="77777777" w:rsidR="00877512" w:rsidRDefault="00877512" w:rsidP="001807D9">
            <w:pPr>
              <w:pStyle w:val="TAL"/>
            </w:pPr>
            <w:proofErr w:type="spellStart"/>
            <w:r w:rsidRPr="002615F8">
              <w:t>localOrigin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ABEA" w14:textId="77777777" w:rsidR="00877512" w:rsidRDefault="00877512" w:rsidP="001807D9">
            <w:pPr>
              <w:pStyle w:val="TAL"/>
            </w:pPr>
            <w:proofErr w:type="spellStart"/>
            <w:r w:rsidRPr="002615F8">
              <w:t>LocalOrigin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FFA8" w14:textId="77777777" w:rsidR="00877512" w:rsidRDefault="00877512" w:rsidP="001807D9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AD19" w14:textId="77777777" w:rsidR="00877512" w:rsidRDefault="00877512" w:rsidP="001807D9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3C20" w14:textId="77777777" w:rsidR="00877512" w:rsidRDefault="00877512" w:rsidP="001807D9">
            <w:pPr>
              <w:pStyle w:val="TAL"/>
              <w:rPr>
                <w:rFonts w:cs="Arial"/>
                <w:szCs w:val="18"/>
              </w:rPr>
            </w:pPr>
            <w:r w:rsidRPr="002615F8">
              <w:t>Indicates the local origin in the local Cartesian co-ordinates system configured by the PLMN operator.</w:t>
            </w:r>
          </w:p>
        </w:tc>
      </w:tr>
      <w:tr w:rsidR="00877512" w:rsidRPr="00FD48E5" w14:paraId="019AA766" w14:textId="77777777" w:rsidTr="001807D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492C" w14:textId="77777777" w:rsidR="00877512" w:rsidRDefault="00877512" w:rsidP="001807D9">
            <w:pPr>
              <w:pStyle w:val="TAL"/>
            </w:pPr>
            <w:r>
              <w:t>p</w:t>
            </w:r>
            <w:r w:rsidRPr="002615F8">
              <w:t>oint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1FBB" w14:textId="77777777" w:rsidR="00877512" w:rsidRDefault="00877512" w:rsidP="001807D9">
            <w:pPr>
              <w:pStyle w:val="TAL"/>
            </w:pPr>
            <w:proofErr w:type="spellStart"/>
            <w:r w:rsidRPr="008D5DB3">
              <w:t>RelativeCartesianLocation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47C9" w14:textId="77777777" w:rsidR="00877512" w:rsidRDefault="00877512" w:rsidP="001807D9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D7CA" w14:textId="77777777" w:rsidR="00877512" w:rsidRDefault="00877512" w:rsidP="001807D9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3E44" w14:textId="77777777" w:rsidR="00877512" w:rsidRDefault="00877512" w:rsidP="001807D9">
            <w:pPr>
              <w:pStyle w:val="TAL"/>
              <w:rPr>
                <w:rFonts w:cs="Arial"/>
                <w:szCs w:val="18"/>
              </w:rPr>
            </w:pPr>
            <w:r w:rsidRPr="002615F8">
              <w:t xml:space="preserve">Indicates a </w:t>
            </w:r>
            <w:r>
              <w:t>3D-</w:t>
            </w:r>
            <w:r w:rsidRPr="002615F8">
              <w:t xml:space="preserve">point </w:t>
            </w:r>
            <w:r>
              <w:t xml:space="preserve">(specified by "x", "y" and "z" coordinates) </w:t>
            </w:r>
            <w:r w:rsidRPr="002615F8">
              <w:t>relative to origin</w:t>
            </w:r>
            <w:r>
              <w:t xml:space="preserve"> in </w:t>
            </w:r>
            <w:proofErr w:type="spellStart"/>
            <w:r>
              <w:t>refenrece</w:t>
            </w:r>
            <w:proofErr w:type="spellEnd"/>
            <w:r>
              <w:t xml:space="preserve"> system</w:t>
            </w:r>
            <w:r w:rsidRPr="002615F8">
              <w:t>.</w:t>
            </w:r>
          </w:p>
        </w:tc>
      </w:tr>
      <w:tr w:rsidR="00877512" w:rsidRPr="00FD48E5" w14:paraId="238E1C18" w14:textId="77777777" w:rsidTr="001807D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AEBA" w14:textId="77777777" w:rsidR="00877512" w:rsidRDefault="00877512" w:rsidP="001807D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t>ncertainty</w:t>
            </w:r>
            <w:r w:rsidRPr="003158B5">
              <w:t>Ellipsoid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D1AA" w14:textId="77777777" w:rsidR="00877512" w:rsidRDefault="00877512" w:rsidP="001807D9">
            <w:pPr>
              <w:pStyle w:val="TAL"/>
            </w:pPr>
            <w:proofErr w:type="spellStart"/>
            <w:r>
              <w:t>Uncertainty</w:t>
            </w:r>
            <w:r w:rsidRPr="003158B5">
              <w:t>Ellipsoid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3FA9" w14:textId="77777777" w:rsidR="00877512" w:rsidRDefault="00877512" w:rsidP="001807D9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10DE" w14:textId="77777777" w:rsidR="00877512" w:rsidRDefault="00877512" w:rsidP="001807D9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0E5F" w14:textId="77777777" w:rsidR="00877512" w:rsidRDefault="00877512" w:rsidP="001807D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uncertainty e</w:t>
            </w:r>
            <w:r w:rsidRPr="003158B5">
              <w:t>llipsoid</w:t>
            </w:r>
          </w:p>
        </w:tc>
      </w:tr>
      <w:tr w:rsidR="00877512" w:rsidRPr="00FD48E5" w14:paraId="16E99B85" w14:textId="77777777" w:rsidTr="001807D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866F" w14:textId="77777777" w:rsidR="00877512" w:rsidRDefault="00877512" w:rsidP="001807D9">
            <w:pPr>
              <w:pStyle w:val="TAL"/>
            </w:pPr>
            <w:r>
              <w:t>confidence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0F44" w14:textId="77777777" w:rsidR="00877512" w:rsidRDefault="00877512" w:rsidP="001807D9">
            <w:pPr>
              <w:pStyle w:val="TAL"/>
            </w:pPr>
            <w:r>
              <w:t>Confidence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6D5C" w14:textId="77777777" w:rsidR="00877512" w:rsidRDefault="00877512" w:rsidP="001807D9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2B1A" w14:textId="77777777" w:rsidR="00877512" w:rsidRDefault="00877512" w:rsidP="001807D9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65A0" w14:textId="77777777" w:rsidR="00877512" w:rsidRPr="001B28EB" w:rsidRDefault="00877512" w:rsidP="001807D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value of confidence.</w:t>
            </w:r>
          </w:p>
        </w:tc>
      </w:tr>
    </w:tbl>
    <w:p w14:paraId="1B00027A" w14:textId="1415F14C" w:rsidR="00877512" w:rsidRDefault="00341C9E" w:rsidP="00341C9E">
      <w:pPr>
        <w:spacing w:before="60" w:after="240"/>
        <w:jc w:val="both"/>
        <w:rPr>
          <w:rFonts w:eastAsia="宋体"/>
          <w:noProof/>
          <w:szCs w:val="24"/>
          <w:lang w:eastAsia="zh-CN"/>
        </w:rPr>
      </w:pPr>
      <w:r w:rsidRPr="00341C9E">
        <w:rPr>
          <w:rFonts w:eastAsia="宋体"/>
          <w:noProof/>
          <w:szCs w:val="24"/>
          <w:lang w:eastAsia="zh-CN"/>
        </w:rPr>
        <w:t>H</w:t>
      </w:r>
      <w:r w:rsidRPr="00341C9E">
        <w:rPr>
          <w:rFonts w:eastAsia="宋体" w:hint="eastAsia"/>
          <w:noProof/>
          <w:szCs w:val="24"/>
          <w:lang w:eastAsia="zh-CN"/>
        </w:rPr>
        <w:t xml:space="preserve">owever </w:t>
      </w:r>
      <w:r>
        <w:rPr>
          <w:rFonts w:eastAsia="宋体" w:hint="eastAsia"/>
          <w:noProof/>
          <w:szCs w:val="24"/>
          <w:lang w:eastAsia="zh-CN"/>
        </w:rPr>
        <w:t>RAN2 doesn</w:t>
      </w:r>
      <w:r>
        <w:rPr>
          <w:rFonts w:eastAsia="宋体"/>
          <w:noProof/>
          <w:szCs w:val="24"/>
          <w:lang w:eastAsia="zh-CN"/>
        </w:rPr>
        <w:t>’</w:t>
      </w:r>
      <w:r>
        <w:rPr>
          <w:rFonts w:eastAsia="宋体" w:hint="eastAsia"/>
          <w:noProof/>
          <w:szCs w:val="24"/>
          <w:lang w:eastAsia="zh-CN"/>
        </w:rPr>
        <w:t xml:space="preserve">t discuss the uncertainty of 3D location yet. </w:t>
      </w:r>
      <w:r>
        <w:rPr>
          <w:rFonts w:eastAsia="宋体"/>
          <w:noProof/>
          <w:szCs w:val="24"/>
          <w:lang w:eastAsia="zh-CN"/>
        </w:rPr>
        <w:t>I</w:t>
      </w:r>
      <w:r>
        <w:rPr>
          <w:rFonts w:eastAsia="宋体" w:hint="eastAsia"/>
          <w:noProof/>
          <w:szCs w:val="24"/>
          <w:lang w:eastAsia="zh-CN"/>
        </w:rPr>
        <w:t xml:space="preserve">f UE is required to report its 3D location, the </w:t>
      </w:r>
      <w:r w:rsidRPr="00684A1C">
        <w:rPr>
          <w:rFonts w:eastAsia="宋体"/>
          <w:noProof/>
          <w:szCs w:val="24"/>
          <w:lang w:eastAsia="zh-CN"/>
        </w:rPr>
        <w:t>accuracy</w:t>
      </w:r>
      <w:r>
        <w:rPr>
          <w:rFonts w:eastAsia="宋体" w:hint="eastAsia"/>
          <w:noProof/>
          <w:szCs w:val="24"/>
          <w:lang w:eastAsia="zh-CN"/>
        </w:rPr>
        <w:t xml:space="preserve"> height should be discussed in RAN2 at first. From TA and  CN requirement to height perspective, the accuracy of 2KM is good enough. </w:t>
      </w:r>
      <w:r>
        <w:rPr>
          <w:rFonts w:eastAsia="宋体"/>
          <w:noProof/>
          <w:szCs w:val="24"/>
          <w:lang w:eastAsia="zh-CN"/>
        </w:rPr>
        <w:t>I</w:t>
      </w:r>
      <w:r>
        <w:rPr>
          <w:rFonts w:eastAsia="宋体" w:hint="eastAsia"/>
          <w:noProof/>
          <w:szCs w:val="24"/>
          <w:lang w:eastAsia="zh-CN"/>
        </w:rPr>
        <w:t>t seems that the accuracy of height is around 500m is enough.</w:t>
      </w:r>
    </w:p>
    <w:p w14:paraId="1F418BBA" w14:textId="66E4ADBE" w:rsidR="00341C9E" w:rsidRDefault="00341C9E" w:rsidP="00341C9E">
      <w:pPr>
        <w:spacing w:before="60" w:after="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3</w:t>
      </w:r>
      <w:r w:rsidRPr="00D5156D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RAN2 to discuss </w:t>
      </w:r>
      <w:r w:rsidR="00290F10">
        <w:rPr>
          <w:rFonts w:eastAsia="宋体" w:hint="eastAsia"/>
          <w:b/>
          <w:lang w:eastAsia="zh-CN"/>
        </w:rPr>
        <w:t>if</w:t>
      </w:r>
      <w:r>
        <w:rPr>
          <w:rFonts w:eastAsia="宋体" w:hint="eastAsia"/>
          <w:b/>
          <w:lang w:eastAsia="zh-CN"/>
        </w:rPr>
        <w:t xml:space="preserve"> the accuracy of height in UE</w:t>
      </w:r>
      <w:r>
        <w:rPr>
          <w:rFonts w:eastAsia="宋体"/>
          <w:b/>
          <w:lang w:eastAsia="zh-CN"/>
        </w:rPr>
        <w:t>’</w:t>
      </w:r>
      <w:r>
        <w:rPr>
          <w:rFonts w:eastAsia="宋体" w:hint="eastAsia"/>
          <w:b/>
          <w:lang w:eastAsia="zh-CN"/>
        </w:rPr>
        <w:t xml:space="preserve">s coarse location </w:t>
      </w:r>
      <w:r w:rsidR="00042988">
        <w:rPr>
          <w:rFonts w:eastAsia="宋体" w:hint="eastAsia"/>
          <w:b/>
          <w:lang w:eastAsia="zh-CN"/>
        </w:rPr>
        <w:t xml:space="preserve">can be </w:t>
      </w:r>
      <w:r w:rsidR="00290F10">
        <w:rPr>
          <w:rFonts w:eastAsia="宋体" w:hint="eastAsia"/>
          <w:b/>
          <w:lang w:eastAsia="zh-CN"/>
        </w:rPr>
        <w:t>500m.</w:t>
      </w:r>
    </w:p>
    <w:p w14:paraId="52DC63FE" w14:textId="70E3C789" w:rsidR="00F63109" w:rsidRPr="00230668" w:rsidRDefault="00F63109" w:rsidP="00341C9E">
      <w:pPr>
        <w:spacing w:before="60" w:after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</w:t>
      </w:r>
      <w:r w:rsidRPr="00DD63D0">
        <w:t>value on x-axis</w:t>
      </w:r>
      <w:r>
        <w:rPr>
          <w:rFonts w:eastAsia="宋体" w:hint="eastAsia"/>
          <w:lang w:eastAsia="zh-CN"/>
        </w:rPr>
        <w:t>/</w:t>
      </w:r>
      <w:r w:rsidRPr="00450FB2">
        <w:rPr>
          <w:rFonts w:cs="Arial"/>
          <w:szCs w:val="18"/>
          <w:lang w:val="en-US" w:eastAsia="zh-CN"/>
        </w:rPr>
        <w:t>y-axis</w:t>
      </w:r>
      <w:r>
        <w:rPr>
          <w:rFonts w:eastAsia="宋体" w:cs="Arial" w:hint="eastAsia"/>
          <w:szCs w:val="18"/>
          <w:lang w:val="en-US" w:eastAsia="zh-CN"/>
        </w:rPr>
        <w:t>/z</w:t>
      </w:r>
      <w:r w:rsidRPr="00450FB2">
        <w:rPr>
          <w:rFonts w:cs="Arial"/>
          <w:szCs w:val="18"/>
          <w:lang w:val="en-US" w:eastAsia="zh-CN"/>
        </w:rPr>
        <w:t xml:space="preserve">-axis </w:t>
      </w:r>
      <w:r w:rsidRPr="00DD63D0">
        <w:t xml:space="preserve">of the relative location in the </w:t>
      </w:r>
      <w:proofErr w:type="spellStart"/>
      <w:r w:rsidRPr="008D5DB3">
        <w:t>RelativeCartesianLocation</w:t>
      </w:r>
      <w:proofErr w:type="spellEnd"/>
      <w:r w:rsidRPr="00DD63D0">
        <w:t xml:space="preserve"> </w:t>
      </w:r>
      <w:r>
        <w:t>system</w:t>
      </w:r>
      <w:r>
        <w:rPr>
          <w:rFonts w:eastAsia="宋体" w:hint="eastAsia"/>
          <w:lang w:eastAsia="zh-CN"/>
        </w:rPr>
        <w:t xml:space="preserve"> </w:t>
      </w:r>
      <w:r w:rsidR="00230668">
        <w:rPr>
          <w:rFonts w:eastAsia="宋体" w:hint="eastAsia"/>
          <w:lang w:eastAsia="zh-CN"/>
        </w:rPr>
        <w:t xml:space="preserve">is </w:t>
      </w:r>
      <w:r w:rsidR="00230668" w:rsidRPr="00F11966">
        <w:t>in the unit of meters</w:t>
      </w:r>
      <w:r w:rsidR="00472C23">
        <w:rPr>
          <w:rFonts w:eastAsia="宋体" w:hint="eastAsia"/>
          <w:lang w:eastAsia="zh-CN"/>
        </w:rPr>
        <w:t xml:space="preserve">. </w:t>
      </w:r>
      <w:proofErr w:type="gramStart"/>
      <w:r w:rsidR="00472C23">
        <w:rPr>
          <w:rFonts w:eastAsia="宋体" w:hint="eastAsia"/>
          <w:lang w:eastAsia="zh-CN"/>
        </w:rPr>
        <w:t xml:space="preserve">The </w:t>
      </w:r>
      <w:r w:rsidR="00230668">
        <w:rPr>
          <w:rFonts w:eastAsia="宋体" w:hint="eastAsia"/>
          <w:lang w:eastAsia="zh-CN"/>
        </w:rPr>
        <w:t>rang</w:t>
      </w:r>
      <w:proofErr w:type="gramEnd"/>
      <w:r w:rsidR="00230668">
        <w:rPr>
          <w:rFonts w:eastAsia="宋体" w:hint="eastAsia"/>
          <w:lang w:eastAsia="zh-CN"/>
        </w:rPr>
        <w:t xml:space="preserve"> of </w:t>
      </w:r>
      <w:r w:rsidR="0001189C">
        <w:rPr>
          <w:rFonts w:eastAsia="宋体" w:hint="eastAsia"/>
          <w:lang w:eastAsia="zh-CN"/>
        </w:rPr>
        <w:t>x/y</w:t>
      </w:r>
      <w:r w:rsidR="00230668">
        <w:rPr>
          <w:rFonts w:eastAsia="宋体" w:hint="eastAsia"/>
          <w:lang w:eastAsia="zh-CN"/>
        </w:rPr>
        <w:t xml:space="preserve"> value </w:t>
      </w:r>
      <w:r w:rsidR="0001189C">
        <w:rPr>
          <w:rFonts w:eastAsia="宋体" w:hint="eastAsia"/>
          <w:lang w:eastAsia="zh-CN"/>
        </w:rPr>
        <w:t>is around -1,000,000m ~ 1,000,000m, the rang of z value is around -1,000,000m ~ 1,000,000m.</w:t>
      </w:r>
    </w:p>
    <w:p w14:paraId="38863DC2" w14:textId="77777777" w:rsidR="000F218E" w:rsidRDefault="007E5DE3" w:rsidP="007E5DE3">
      <w:pPr>
        <w:spacing w:before="60" w:after="0"/>
        <w:jc w:val="both"/>
        <w:rPr>
          <w:rFonts w:eastAsia="宋体" w:hint="eastAsia"/>
          <w:b/>
          <w:lang w:eastAsia="zh-CN"/>
        </w:rPr>
      </w:pPr>
      <w:r>
        <w:rPr>
          <w:rFonts w:eastAsia="宋体" w:hint="eastAsia"/>
          <w:b/>
          <w:lang w:eastAsia="zh-CN"/>
        </w:rPr>
        <w:t>Proposal 4</w:t>
      </w:r>
      <w:r w:rsidRPr="00D5156D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RAN2 to discuss and agree the rang of </w:t>
      </w:r>
      <w:r w:rsidRPr="004C3428">
        <w:rPr>
          <w:rFonts w:eastAsia="宋体"/>
          <w:b/>
          <w:lang w:eastAsia="zh-CN"/>
        </w:rPr>
        <w:t>x/y</w:t>
      </w:r>
      <w:r>
        <w:rPr>
          <w:rFonts w:eastAsia="宋体" w:hint="eastAsia"/>
          <w:b/>
          <w:lang w:eastAsia="zh-CN"/>
        </w:rPr>
        <w:t>/z</w:t>
      </w:r>
      <w:r w:rsidRPr="004C3428">
        <w:rPr>
          <w:rFonts w:eastAsia="宋体"/>
          <w:b/>
          <w:lang w:eastAsia="zh-CN"/>
        </w:rPr>
        <w:t xml:space="preserve"> value </w:t>
      </w:r>
      <w:r>
        <w:rPr>
          <w:rFonts w:eastAsia="宋体" w:hint="eastAsia"/>
          <w:b/>
          <w:lang w:eastAsia="zh-CN"/>
        </w:rPr>
        <w:t xml:space="preserve">in </w:t>
      </w:r>
      <w:r w:rsidRPr="00F63109">
        <w:rPr>
          <w:rFonts w:eastAsia="宋体"/>
          <w:b/>
          <w:lang w:eastAsia="zh-CN"/>
        </w:rPr>
        <w:t>Local</w:t>
      </w:r>
      <w:r w:rsidRPr="00F63109">
        <w:rPr>
          <w:rFonts w:eastAsia="宋体" w:hint="eastAsia"/>
          <w:b/>
          <w:lang w:eastAsia="zh-CN"/>
        </w:rPr>
        <w:t>2</w:t>
      </w:r>
      <w:r w:rsidRPr="00F63109">
        <w:rPr>
          <w:rFonts w:eastAsia="宋体"/>
          <w:b/>
          <w:lang w:eastAsia="zh-CN"/>
        </w:rPr>
        <w:t>dPoint</w:t>
      </w:r>
      <w:r w:rsidRPr="00F63109">
        <w:rPr>
          <w:rFonts w:eastAsia="宋体" w:hint="eastAsia"/>
          <w:b/>
          <w:lang w:eastAsia="zh-CN"/>
        </w:rPr>
        <w:t xml:space="preserve"> and </w:t>
      </w:r>
      <w:r w:rsidRPr="00F63109">
        <w:rPr>
          <w:rFonts w:eastAsia="宋体"/>
          <w:b/>
          <w:lang w:eastAsia="zh-CN"/>
        </w:rPr>
        <w:t>Local3dPoint</w:t>
      </w:r>
      <w:r w:rsidRPr="00F63109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is </w:t>
      </w:r>
      <w:r w:rsidR="000F218E">
        <w:rPr>
          <w:rFonts w:eastAsia="宋体"/>
          <w:b/>
          <w:lang w:eastAsia="zh-CN"/>
        </w:rPr>
        <w:t>around</w:t>
      </w:r>
    </w:p>
    <w:p w14:paraId="51A29FFF" w14:textId="10FC0E93" w:rsidR="007E5DE3" w:rsidRPr="00F63109" w:rsidRDefault="007E5DE3" w:rsidP="007E5DE3">
      <w:pPr>
        <w:spacing w:before="60" w:after="0"/>
        <w:jc w:val="both"/>
        <w:rPr>
          <w:rFonts w:eastAsia="宋体"/>
          <w:b/>
          <w:lang w:eastAsia="zh-CN"/>
        </w:rPr>
      </w:pPr>
      <w:r w:rsidRPr="004C3428">
        <w:rPr>
          <w:rFonts w:eastAsia="宋体"/>
          <w:b/>
          <w:lang w:eastAsia="zh-CN"/>
        </w:rPr>
        <w:t>-1,000,000m ~ 1,000,000m</w:t>
      </w:r>
      <w:r w:rsidRPr="00F63109">
        <w:rPr>
          <w:rFonts w:eastAsia="宋体" w:hint="eastAsia"/>
          <w:b/>
          <w:lang w:eastAsia="zh-CN"/>
        </w:rPr>
        <w:t>.</w:t>
      </w:r>
    </w:p>
    <w:p w14:paraId="52F426C3" w14:textId="77777777" w:rsidR="00D66D63" w:rsidRPr="00E9691A" w:rsidRDefault="00D66D63" w:rsidP="003D348D">
      <w:pPr>
        <w:rPr>
          <w:rFonts w:eastAsia="宋体"/>
          <w:b/>
          <w:lang w:eastAsia="zh-CN"/>
        </w:rPr>
      </w:pPr>
    </w:p>
    <w:bookmarkEnd w:id="5"/>
    <w:p w14:paraId="3881F66A" w14:textId="72432A73" w:rsidR="006120FD" w:rsidRPr="009B3EBE" w:rsidRDefault="009C6360" w:rsidP="0091768F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3</w:t>
      </w:r>
      <w:r w:rsidR="00303696" w:rsidRPr="009B3EBE">
        <w:rPr>
          <w:rFonts w:eastAsia="宋体" w:hint="eastAsia"/>
          <w:lang w:eastAsia="zh-CN"/>
        </w:rPr>
        <w:tab/>
      </w:r>
      <w:r w:rsidR="006120FD" w:rsidRPr="009B3EBE">
        <w:rPr>
          <w:rFonts w:eastAsia="宋体"/>
          <w:lang w:eastAsia="zh-CN"/>
        </w:rPr>
        <w:t>Conclusion</w:t>
      </w:r>
    </w:p>
    <w:p w14:paraId="6BB82151" w14:textId="586B18A8" w:rsidR="00981BB1" w:rsidRDefault="00BF4222" w:rsidP="00B42087">
      <w:pPr>
        <w:spacing w:before="60" w:after="240"/>
        <w:jc w:val="both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T</w:t>
      </w:r>
      <w:r w:rsidR="00981BB1" w:rsidRPr="003B4B34">
        <w:rPr>
          <w:rFonts w:eastAsia="宋体"/>
          <w:noProof/>
          <w:lang w:eastAsia="zh-CN"/>
        </w:rPr>
        <w:t xml:space="preserve">he following </w:t>
      </w:r>
      <w:r w:rsidR="00C26164">
        <w:rPr>
          <w:rFonts w:eastAsia="宋体" w:hint="eastAsia"/>
          <w:noProof/>
          <w:lang w:eastAsia="zh-CN"/>
        </w:rPr>
        <w:t xml:space="preserve">observations and </w:t>
      </w:r>
      <w:r w:rsidR="00981BB1" w:rsidRPr="003B4B34">
        <w:rPr>
          <w:rFonts w:eastAsia="宋体"/>
          <w:noProof/>
          <w:lang w:eastAsia="zh-CN"/>
        </w:rPr>
        <w:t>proposals have been made</w:t>
      </w:r>
      <w:r w:rsidR="00C26164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 xml:space="preserve">on </w:t>
      </w:r>
      <w:r w:rsidRPr="00BF4222">
        <w:rPr>
          <w:rFonts w:eastAsia="宋体"/>
          <w:noProof/>
          <w:lang w:eastAsia="zh-CN"/>
        </w:rPr>
        <w:t>UE coarse location information report in NTN</w:t>
      </w:r>
      <w:r w:rsidR="00981BB1" w:rsidRPr="003B4B34">
        <w:rPr>
          <w:rFonts w:eastAsia="宋体"/>
          <w:noProof/>
          <w:lang w:eastAsia="zh-CN"/>
        </w:rPr>
        <w:t>:</w:t>
      </w:r>
    </w:p>
    <w:p w14:paraId="3E15B193" w14:textId="77777777" w:rsidR="00BA5454" w:rsidRPr="00D5156D" w:rsidRDefault="00BA5454" w:rsidP="00BA5454">
      <w:pPr>
        <w:spacing w:before="60" w:after="0"/>
        <w:jc w:val="both"/>
        <w:rPr>
          <w:rFonts w:eastAsia="宋体"/>
          <w:b/>
          <w:lang w:eastAsia="zh-CN"/>
        </w:rPr>
      </w:pPr>
      <w:r w:rsidRPr="00D5156D">
        <w:rPr>
          <w:rFonts w:eastAsia="宋体"/>
          <w:b/>
          <w:lang w:eastAsia="zh-CN"/>
        </w:rPr>
        <w:t>O</w:t>
      </w:r>
      <w:r w:rsidRPr="00D5156D">
        <w:rPr>
          <w:rFonts w:eastAsia="宋体" w:hint="eastAsia"/>
          <w:b/>
          <w:lang w:eastAsia="zh-CN"/>
        </w:rPr>
        <w:t xml:space="preserve">bservation1: </w:t>
      </w:r>
      <w:r w:rsidRPr="00D5156D">
        <w:rPr>
          <w:rFonts w:eastAsia="宋体"/>
          <w:b/>
          <w:lang w:eastAsia="zh-CN"/>
        </w:rPr>
        <w:t>Shapes relevant to Local Co-ordinates</w:t>
      </w:r>
      <w:r>
        <w:rPr>
          <w:rFonts w:eastAsia="宋体" w:hint="eastAsia"/>
          <w:b/>
          <w:lang w:eastAsia="zh-CN"/>
        </w:rPr>
        <w:t xml:space="preserve"> are defined in 3GPP</w:t>
      </w:r>
      <w:r w:rsidRPr="00D5156D">
        <w:rPr>
          <w:rFonts w:eastAsia="宋体"/>
          <w:b/>
          <w:lang w:eastAsia="zh-CN"/>
        </w:rPr>
        <w:t>:</w:t>
      </w:r>
    </w:p>
    <w:p w14:paraId="614A2D57" w14:textId="77777777" w:rsidR="00BA5454" w:rsidRPr="00D5156D" w:rsidRDefault="00BA5454" w:rsidP="00BA5454">
      <w:pPr>
        <w:spacing w:before="60" w:after="0"/>
        <w:jc w:val="both"/>
        <w:rPr>
          <w:rFonts w:eastAsia="宋体"/>
          <w:b/>
          <w:lang w:eastAsia="zh-CN"/>
        </w:rPr>
      </w:pPr>
      <w:r w:rsidRPr="00D5156D">
        <w:rPr>
          <w:rFonts w:eastAsia="宋体"/>
          <w:b/>
          <w:lang w:eastAsia="zh-CN"/>
        </w:rPr>
        <w:t>-</w:t>
      </w:r>
      <w:r w:rsidRPr="00D5156D">
        <w:rPr>
          <w:rFonts w:eastAsia="宋体"/>
          <w:b/>
          <w:lang w:eastAsia="zh-CN"/>
        </w:rPr>
        <w:tab/>
        <w:t>Local 2D point with uncertainty ellipse (only in 5GS);</w:t>
      </w:r>
    </w:p>
    <w:p w14:paraId="75BA53BF" w14:textId="77777777" w:rsidR="00BA5454" w:rsidRPr="00D5156D" w:rsidRDefault="00BA5454" w:rsidP="00BA5454">
      <w:pPr>
        <w:spacing w:before="60" w:after="0"/>
        <w:jc w:val="both"/>
        <w:rPr>
          <w:rFonts w:eastAsia="宋体"/>
          <w:b/>
          <w:lang w:eastAsia="zh-CN"/>
        </w:rPr>
      </w:pPr>
      <w:r w:rsidRPr="00D5156D">
        <w:rPr>
          <w:rFonts w:eastAsia="宋体"/>
          <w:b/>
          <w:lang w:eastAsia="zh-CN"/>
        </w:rPr>
        <w:t>-</w:t>
      </w:r>
      <w:r w:rsidRPr="00D5156D">
        <w:rPr>
          <w:rFonts w:eastAsia="宋体"/>
          <w:b/>
          <w:lang w:eastAsia="zh-CN"/>
        </w:rPr>
        <w:tab/>
        <w:t>Local 3D point with uncertainty ellipsoid (only in 5GS).</w:t>
      </w:r>
    </w:p>
    <w:p w14:paraId="5B4D50B3" w14:textId="77777777" w:rsidR="00BF4222" w:rsidRDefault="00BF4222" w:rsidP="00BF4222">
      <w:pPr>
        <w:spacing w:before="60" w:after="0"/>
        <w:jc w:val="both"/>
        <w:rPr>
          <w:rFonts w:eastAsia="宋体"/>
          <w:b/>
          <w:lang w:eastAsia="zh-CN"/>
        </w:rPr>
      </w:pPr>
    </w:p>
    <w:p w14:paraId="39BD3CC0" w14:textId="77777777" w:rsidR="00A05F1F" w:rsidRPr="00D5156D" w:rsidRDefault="00A05F1F" w:rsidP="00A05F1F">
      <w:pPr>
        <w:spacing w:before="60" w:after="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1</w:t>
      </w:r>
      <w:r w:rsidRPr="00D5156D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RAN2 to agree that </w:t>
      </w:r>
      <w:r w:rsidRPr="00D5156D">
        <w:rPr>
          <w:rFonts w:eastAsia="宋体"/>
          <w:b/>
          <w:lang w:eastAsia="zh-CN"/>
        </w:rPr>
        <w:t xml:space="preserve">UE coarse location information </w:t>
      </w:r>
      <w:r>
        <w:rPr>
          <w:rFonts w:eastAsia="宋体" w:hint="eastAsia"/>
          <w:b/>
          <w:lang w:eastAsia="zh-CN"/>
        </w:rPr>
        <w:t xml:space="preserve">in NTN follows the </w:t>
      </w:r>
      <w:r w:rsidRPr="00D5156D">
        <w:rPr>
          <w:rFonts w:eastAsia="宋体"/>
          <w:b/>
          <w:lang w:eastAsia="zh-CN"/>
        </w:rPr>
        <w:t>Local Co-ordinates</w:t>
      </w:r>
      <w:r>
        <w:rPr>
          <w:rFonts w:eastAsia="宋体" w:hint="eastAsia"/>
          <w:b/>
          <w:lang w:eastAsia="zh-CN"/>
        </w:rPr>
        <w:t xml:space="preserve"> which includes </w:t>
      </w:r>
      <w:proofErr w:type="spellStart"/>
      <w:r w:rsidRPr="00BF4222">
        <w:rPr>
          <w:b/>
        </w:rPr>
        <w:t>LocalOrigin</w:t>
      </w:r>
      <w:proofErr w:type="spellEnd"/>
      <w:r>
        <w:rPr>
          <w:rFonts w:eastAsia="宋体" w:hint="eastAsia"/>
          <w:b/>
          <w:lang w:eastAsia="zh-CN"/>
        </w:rPr>
        <w:t xml:space="preserve"> and </w:t>
      </w:r>
      <w:proofErr w:type="spellStart"/>
      <w:r w:rsidRPr="00BF4222">
        <w:rPr>
          <w:rFonts w:eastAsia="宋体"/>
          <w:b/>
          <w:lang w:eastAsia="zh-CN"/>
        </w:rPr>
        <w:t>RelativeCartesianLocation</w:t>
      </w:r>
      <w:proofErr w:type="spellEnd"/>
      <w:r w:rsidRPr="00BF4222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well defined in </w:t>
      </w:r>
      <w:r w:rsidRPr="00BF4222">
        <w:rPr>
          <w:rFonts w:eastAsia="宋体"/>
          <w:b/>
          <w:lang w:eastAsia="zh-CN"/>
        </w:rPr>
        <w:t>TS 23.032[4] and TS 29.572[5</w:t>
      </w:r>
      <w:r>
        <w:rPr>
          <w:rFonts w:eastAsia="宋体" w:hint="eastAsia"/>
          <w:b/>
          <w:lang w:eastAsia="zh-CN"/>
        </w:rPr>
        <w:t>], including:</w:t>
      </w:r>
    </w:p>
    <w:p w14:paraId="2BD05E41" w14:textId="77777777" w:rsidR="00A05F1F" w:rsidRPr="00D5156D" w:rsidRDefault="00A05F1F" w:rsidP="00A05F1F">
      <w:pPr>
        <w:spacing w:before="60" w:after="0"/>
        <w:jc w:val="both"/>
        <w:rPr>
          <w:rFonts w:eastAsia="宋体"/>
          <w:b/>
          <w:lang w:eastAsia="zh-CN"/>
        </w:rPr>
      </w:pPr>
      <w:r w:rsidRPr="00D5156D">
        <w:rPr>
          <w:rFonts w:eastAsia="宋体"/>
          <w:b/>
          <w:lang w:eastAsia="zh-CN"/>
        </w:rPr>
        <w:t>-</w:t>
      </w:r>
      <w:r w:rsidRPr="00D5156D">
        <w:rPr>
          <w:rFonts w:eastAsia="宋体"/>
          <w:b/>
          <w:lang w:eastAsia="zh-CN"/>
        </w:rPr>
        <w:tab/>
        <w:t>Local 2D point with uncertainty ellipse (only in 5GS);</w:t>
      </w:r>
    </w:p>
    <w:p w14:paraId="73BCA88B" w14:textId="77777777" w:rsidR="00A05F1F" w:rsidRPr="00D5156D" w:rsidRDefault="00A05F1F" w:rsidP="00A05F1F">
      <w:pPr>
        <w:spacing w:before="60" w:after="0"/>
        <w:jc w:val="both"/>
        <w:rPr>
          <w:rFonts w:eastAsia="宋体"/>
          <w:b/>
          <w:lang w:eastAsia="zh-CN"/>
        </w:rPr>
      </w:pPr>
      <w:r w:rsidRPr="00D5156D">
        <w:rPr>
          <w:rFonts w:eastAsia="宋体"/>
          <w:b/>
          <w:lang w:eastAsia="zh-CN"/>
        </w:rPr>
        <w:t>-</w:t>
      </w:r>
      <w:r w:rsidRPr="00D5156D">
        <w:rPr>
          <w:rFonts w:eastAsia="宋体"/>
          <w:b/>
          <w:lang w:eastAsia="zh-CN"/>
        </w:rPr>
        <w:tab/>
        <w:t>Local 3D point with uncertainty ellipsoid (only in 5GS).</w:t>
      </w:r>
    </w:p>
    <w:p w14:paraId="1396857A" w14:textId="77777777" w:rsidR="00BF4222" w:rsidRDefault="00BF4222" w:rsidP="00725C25">
      <w:pPr>
        <w:rPr>
          <w:rFonts w:eastAsia="宋体"/>
          <w:lang w:eastAsia="zh-CN"/>
        </w:rPr>
      </w:pPr>
    </w:p>
    <w:p w14:paraId="56418779" w14:textId="77777777" w:rsidR="00BF4222" w:rsidRDefault="00BF4222" w:rsidP="00BF4222">
      <w:pPr>
        <w:spacing w:before="60" w:after="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2</w:t>
      </w:r>
      <w:r w:rsidRPr="00D5156D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RAN2 to discuss how to support the</w:t>
      </w:r>
      <w:r w:rsidRPr="00DF0487">
        <w:rPr>
          <w:rFonts w:eastAsia="宋体"/>
          <w:b/>
          <w:lang w:eastAsia="zh-CN"/>
        </w:rPr>
        <w:t xml:space="preserve"> known reference point which </w:t>
      </w:r>
      <w:r>
        <w:rPr>
          <w:rFonts w:eastAsia="宋体" w:hint="eastAsia"/>
          <w:b/>
          <w:lang w:eastAsia="zh-CN"/>
        </w:rPr>
        <w:t xml:space="preserve">is </w:t>
      </w:r>
      <w:r w:rsidRPr="00DF0487">
        <w:rPr>
          <w:rFonts w:eastAsia="宋体"/>
          <w:b/>
          <w:lang w:eastAsia="zh-CN"/>
        </w:rPr>
        <w:t>configured by the PLMN operator</w:t>
      </w:r>
      <w:r>
        <w:rPr>
          <w:rFonts w:eastAsia="宋体" w:hint="eastAsia"/>
          <w:b/>
          <w:lang w:eastAsia="zh-CN"/>
        </w:rPr>
        <w:t>:</w:t>
      </w:r>
    </w:p>
    <w:p w14:paraId="2AF71389" w14:textId="77777777" w:rsidR="00BF4222" w:rsidRDefault="00BF4222" w:rsidP="00BF4222">
      <w:pPr>
        <w:spacing w:before="60" w:after="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- Option A:</w:t>
      </w:r>
      <w:r w:rsidRPr="0095647E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B</w:t>
      </w:r>
      <w:r w:rsidRPr="0095647E">
        <w:rPr>
          <w:rFonts w:eastAsia="宋体" w:hint="eastAsia"/>
          <w:b/>
          <w:lang w:eastAsia="zh-CN"/>
        </w:rPr>
        <w:t xml:space="preserve">roadcast </w:t>
      </w:r>
      <w:r>
        <w:rPr>
          <w:rFonts w:eastAsia="宋体" w:hint="eastAsia"/>
          <w:b/>
          <w:lang w:eastAsia="zh-CN"/>
        </w:rPr>
        <w:t xml:space="preserve">the reference point </w:t>
      </w:r>
      <w:r w:rsidRPr="0095647E">
        <w:rPr>
          <w:rFonts w:eastAsia="宋体" w:hint="eastAsia"/>
          <w:b/>
          <w:lang w:eastAsia="zh-CN"/>
        </w:rPr>
        <w:t xml:space="preserve">to UEs in SI message </w:t>
      </w:r>
    </w:p>
    <w:p w14:paraId="63B53BCB" w14:textId="77777777" w:rsidR="00BF4222" w:rsidRPr="0095647E" w:rsidRDefault="00BF4222" w:rsidP="00BF4222">
      <w:pPr>
        <w:spacing w:before="60" w:after="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- Option B: C</w:t>
      </w:r>
      <w:r w:rsidRPr="0095647E">
        <w:rPr>
          <w:rFonts w:eastAsia="宋体"/>
          <w:b/>
          <w:lang w:eastAsia="zh-CN"/>
        </w:rPr>
        <w:t xml:space="preserve">onfigured </w:t>
      </w:r>
      <w:r>
        <w:rPr>
          <w:rFonts w:eastAsia="宋体" w:hint="eastAsia"/>
          <w:b/>
          <w:lang w:eastAsia="zh-CN"/>
        </w:rPr>
        <w:t xml:space="preserve">the reference point </w:t>
      </w:r>
      <w:r w:rsidRPr="0095647E">
        <w:rPr>
          <w:rFonts w:eastAsia="宋体"/>
          <w:b/>
          <w:lang w:eastAsia="zh-CN"/>
        </w:rPr>
        <w:t>to UE via the dedicate signalling.</w:t>
      </w:r>
    </w:p>
    <w:p w14:paraId="17669A7E" w14:textId="77777777" w:rsidR="00BF4222" w:rsidRDefault="00BF4222" w:rsidP="00725C25">
      <w:pPr>
        <w:rPr>
          <w:rFonts w:eastAsia="宋体"/>
          <w:lang w:eastAsia="zh-CN"/>
        </w:rPr>
      </w:pPr>
    </w:p>
    <w:p w14:paraId="4EC4F8CF" w14:textId="605EF326" w:rsidR="00520B20" w:rsidRDefault="00520B20" w:rsidP="00520B20">
      <w:pPr>
        <w:spacing w:before="60" w:after="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3</w:t>
      </w:r>
      <w:r w:rsidRPr="00D5156D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RAN2 to discuss if the accuracy of height in UE</w:t>
      </w:r>
      <w:r>
        <w:rPr>
          <w:rFonts w:eastAsia="宋体"/>
          <w:b/>
          <w:lang w:eastAsia="zh-CN"/>
        </w:rPr>
        <w:t>’</w:t>
      </w:r>
      <w:r>
        <w:rPr>
          <w:rFonts w:eastAsia="宋体" w:hint="eastAsia"/>
          <w:b/>
          <w:lang w:eastAsia="zh-CN"/>
        </w:rPr>
        <w:t xml:space="preserve">s coarse location </w:t>
      </w:r>
      <w:r w:rsidR="00042988">
        <w:rPr>
          <w:rFonts w:eastAsia="宋体" w:hint="eastAsia"/>
          <w:b/>
          <w:lang w:eastAsia="zh-CN"/>
        </w:rPr>
        <w:t>can be</w:t>
      </w:r>
      <w:r>
        <w:rPr>
          <w:rFonts w:eastAsia="宋体" w:hint="eastAsia"/>
          <w:b/>
          <w:lang w:eastAsia="zh-CN"/>
        </w:rPr>
        <w:t xml:space="preserve"> 500m.</w:t>
      </w:r>
    </w:p>
    <w:p w14:paraId="5F33515B" w14:textId="77777777" w:rsidR="00520B20" w:rsidRDefault="00520B20" w:rsidP="00725C25">
      <w:pPr>
        <w:rPr>
          <w:rFonts w:eastAsia="宋体"/>
          <w:lang w:eastAsia="zh-CN"/>
        </w:rPr>
      </w:pPr>
    </w:p>
    <w:p w14:paraId="0FF5DC01" w14:textId="77777777" w:rsidR="00E02F69" w:rsidRDefault="00520B20" w:rsidP="00520B20">
      <w:pPr>
        <w:spacing w:before="60" w:after="0"/>
        <w:jc w:val="both"/>
        <w:rPr>
          <w:rFonts w:eastAsia="宋体" w:hint="eastAsia"/>
          <w:b/>
          <w:lang w:eastAsia="zh-CN"/>
        </w:rPr>
      </w:pPr>
      <w:r>
        <w:rPr>
          <w:rFonts w:eastAsia="宋体" w:hint="eastAsia"/>
          <w:b/>
          <w:lang w:eastAsia="zh-CN"/>
        </w:rPr>
        <w:t>Proposal 4</w:t>
      </w:r>
      <w:r w:rsidRPr="00D5156D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RAN2 to discuss and agree the rang of </w:t>
      </w:r>
      <w:r w:rsidRPr="004C3428">
        <w:rPr>
          <w:rFonts w:eastAsia="宋体"/>
          <w:b/>
          <w:lang w:eastAsia="zh-CN"/>
        </w:rPr>
        <w:t>x/y</w:t>
      </w:r>
      <w:r>
        <w:rPr>
          <w:rFonts w:eastAsia="宋体" w:hint="eastAsia"/>
          <w:b/>
          <w:lang w:eastAsia="zh-CN"/>
        </w:rPr>
        <w:t>/z</w:t>
      </w:r>
      <w:r w:rsidRPr="004C3428">
        <w:rPr>
          <w:rFonts w:eastAsia="宋体"/>
          <w:b/>
          <w:lang w:eastAsia="zh-CN"/>
        </w:rPr>
        <w:t xml:space="preserve"> value </w:t>
      </w:r>
      <w:r>
        <w:rPr>
          <w:rFonts w:eastAsia="宋体" w:hint="eastAsia"/>
          <w:b/>
          <w:lang w:eastAsia="zh-CN"/>
        </w:rPr>
        <w:t xml:space="preserve">in </w:t>
      </w:r>
      <w:r w:rsidRPr="00F63109">
        <w:rPr>
          <w:rFonts w:eastAsia="宋体"/>
          <w:b/>
          <w:lang w:eastAsia="zh-CN"/>
        </w:rPr>
        <w:t>Local</w:t>
      </w:r>
      <w:r w:rsidRPr="00F63109">
        <w:rPr>
          <w:rFonts w:eastAsia="宋体" w:hint="eastAsia"/>
          <w:b/>
          <w:lang w:eastAsia="zh-CN"/>
        </w:rPr>
        <w:t>2</w:t>
      </w:r>
      <w:r w:rsidRPr="00F63109">
        <w:rPr>
          <w:rFonts w:eastAsia="宋体"/>
          <w:b/>
          <w:lang w:eastAsia="zh-CN"/>
        </w:rPr>
        <w:t>dPoint</w:t>
      </w:r>
      <w:r w:rsidRPr="00F63109">
        <w:rPr>
          <w:rFonts w:eastAsia="宋体" w:hint="eastAsia"/>
          <w:b/>
          <w:lang w:eastAsia="zh-CN"/>
        </w:rPr>
        <w:t xml:space="preserve"> and </w:t>
      </w:r>
      <w:r w:rsidRPr="00F63109">
        <w:rPr>
          <w:rFonts w:eastAsia="宋体"/>
          <w:b/>
          <w:lang w:eastAsia="zh-CN"/>
        </w:rPr>
        <w:t>Local3dPoint</w:t>
      </w:r>
      <w:r w:rsidRPr="00F63109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is </w:t>
      </w:r>
      <w:r w:rsidRPr="004C3428">
        <w:rPr>
          <w:rFonts w:eastAsia="宋体"/>
          <w:b/>
          <w:lang w:eastAsia="zh-CN"/>
        </w:rPr>
        <w:t xml:space="preserve">around </w:t>
      </w:r>
    </w:p>
    <w:p w14:paraId="0FFA37E8" w14:textId="6605CED4" w:rsidR="00520B20" w:rsidRPr="00F63109" w:rsidRDefault="00520B20" w:rsidP="00520B20">
      <w:pPr>
        <w:spacing w:before="60" w:after="0"/>
        <w:jc w:val="both"/>
        <w:rPr>
          <w:rFonts w:eastAsia="宋体"/>
          <w:b/>
          <w:lang w:eastAsia="zh-CN"/>
        </w:rPr>
      </w:pPr>
      <w:r w:rsidRPr="004C3428">
        <w:rPr>
          <w:rFonts w:eastAsia="宋体"/>
          <w:b/>
          <w:lang w:eastAsia="zh-CN"/>
        </w:rPr>
        <w:t>-1,000,000m ~ 1,000,000m</w:t>
      </w:r>
      <w:r w:rsidRPr="00F63109">
        <w:rPr>
          <w:rFonts w:eastAsia="宋体" w:hint="eastAsia"/>
          <w:b/>
          <w:lang w:eastAsia="zh-CN"/>
        </w:rPr>
        <w:t>.</w:t>
      </w:r>
      <w:bookmarkStart w:id="35" w:name="_GoBack"/>
      <w:bookmarkEnd w:id="35"/>
    </w:p>
    <w:p w14:paraId="57A5D571" w14:textId="77777777" w:rsidR="00520B20" w:rsidRDefault="00520B20" w:rsidP="00725C25">
      <w:pPr>
        <w:rPr>
          <w:rFonts w:eastAsia="宋体"/>
          <w:lang w:eastAsia="zh-CN"/>
        </w:rPr>
      </w:pPr>
    </w:p>
    <w:p w14:paraId="020179A9" w14:textId="151B1305" w:rsidR="006120FD" w:rsidRDefault="009C6360" w:rsidP="0091768F">
      <w:pPr>
        <w:pStyle w:val="1"/>
        <w:rPr>
          <w:lang w:eastAsia="ko-KR"/>
        </w:rPr>
      </w:pPr>
      <w:r>
        <w:rPr>
          <w:rFonts w:eastAsia="宋体" w:hint="eastAsia"/>
          <w:lang w:eastAsia="zh-CN"/>
        </w:rPr>
        <w:t>4</w:t>
      </w:r>
      <w:r w:rsidR="00303696">
        <w:rPr>
          <w:rFonts w:hint="eastAsia"/>
          <w:lang w:eastAsia="ko-KR"/>
        </w:rPr>
        <w:tab/>
      </w:r>
      <w:r w:rsidR="006120FD">
        <w:rPr>
          <w:lang w:eastAsia="ko-KR"/>
        </w:rPr>
        <w:t>References</w:t>
      </w:r>
    </w:p>
    <w:p w14:paraId="3559CB0A" w14:textId="38C6BE1E" w:rsidR="00646D54" w:rsidRDefault="00646D54" w:rsidP="00646D54">
      <w:pPr>
        <w:pStyle w:val="EX"/>
        <w:numPr>
          <w:ilvl w:val="0"/>
          <w:numId w:val="4"/>
        </w:numPr>
        <w:rPr>
          <w:rFonts w:eastAsia="宋体"/>
          <w:lang w:eastAsia="zh-CN"/>
        </w:rPr>
      </w:pPr>
      <w:r w:rsidRPr="00554573">
        <w:t>R2-2108832</w:t>
      </w:r>
      <w:r w:rsidRPr="002F793E">
        <w:rPr>
          <w:rFonts w:cs="Arial"/>
          <w:color w:val="000000"/>
          <w:sz w:val="16"/>
          <w:szCs w:val="16"/>
          <w:shd w:val="clear" w:color="auto" w:fill="FFFFFF"/>
        </w:rPr>
        <w:t xml:space="preserve"> </w:t>
      </w:r>
      <w:r w:rsidRPr="00646D54">
        <w:rPr>
          <w:rFonts w:eastAsia="宋体"/>
          <w:lang w:eastAsia="zh-CN"/>
        </w:rPr>
        <w:t>Report from Break-out session on R17 NTN, REDCAP and CE</w:t>
      </w:r>
      <w:r>
        <w:rPr>
          <w:rFonts w:eastAsia="宋体" w:hint="eastAsia"/>
          <w:lang w:eastAsia="zh-CN"/>
        </w:rPr>
        <w:t xml:space="preserve">  </w:t>
      </w:r>
      <w:r w:rsidRPr="00646D54">
        <w:rPr>
          <w:rFonts w:eastAsia="宋体"/>
          <w:lang w:eastAsia="zh-CN"/>
        </w:rPr>
        <w:t>Vice Chairman (ZTE Corporation)</w:t>
      </w:r>
    </w:p>
    <w:p w14:paraId="79B6E4E3" w14:textId="480B86CA" w:rsidR="00CD74DC" w:rsidRPr="00646D54" w:rsidRDefault="00646D54" w:rsidP="00646D54">
      <w:pPr>
        <w:pStyle w:val="EX"/>
        <w:numPr>
          <w:ilvl w:val="0"/>
          <w:numId w:val="4"/>
        </w:numPr>
        <w:rPr>
          <w:rFonts w:eastAsia="宋体"/>
          <w:lang w:eastAsia="zh-CN"/>
        </w:rPr>
      </w:pPr>
      <w:r w:rsidRPr="00646D54">
        <w:rPr>
          <w:rFonts w:eastAsia="宋体" w:hint="eastAsia"/>
          <w:lang w:eastAsia="zh-CN"/>
        </w:rPr>
        <w:lastRenderedPageBreak/>
        <w:t xml:space="preserve">TS 38.331  </w:t>
      </w:r>
      <w:r w:rsidRPr="00646D54">
        <w:rPr>
          <w:rFonts w:eastAsia="宋体"/>
          <w:lang w:eastAsia="zh-CN"/>
        </w:rPr>
        <w:t>Radio Resource Control (RRC) protocol specification</w:t>
      </w:r>
      <w:r>
        <w:rPr>
          <w:rFonts w:eastAsia="宋体" w:hint="eastAsia"/>
          <w:lang w:eastAsia="zh-CN"/>
        </w:rPr>
        <w:t xml:space="preserve"> </w:t>
      </w:r>
      <w:r w:rsidRPr="00646D54">
        <w:rPr>
          <w:rFonts w:eastAsia="宋体"/>
          <w:lang w:eastAsia="zh-CN"/>
        </w:rPr>
        <w:t>(Release 16)</w:t>
      </w:r>
      <w:r>
        <w:rPr>
          <w:rFonts w:eastAsia="宋体" w:hint="eastAsia"/>
          <w:lang w:eastAsia="zh-CN"/>
        </w:rPr>
        <w:t xml:space="preserve"> V16.6.0</w:t>
      </w:r>
    </w:p>
    <w:p w14:paraId="2DED81A3" w14:textId="4CEDAD54" w:rsidR="00646D54" w:rsidRPr="00977706" w:rsidRDefault="00977706" w:rsidP="00977706">
      <w:pPr>
        <w:pStyle w:val="EX"/>
        <w:numPr>
          <w:ilvl w:val="0"/>
          <w:numId w:val="4"/>
        </w:numPr>
        <w:rPr>
          <w:rFonts w:eastAsia="宋体"/>
          <w:lang w:eastAsia="zh-CN"/>
        </w:rPr>
      </w:pPr>
      <w:r w:rsidRPr="00977706">
        <w:rPr>
          <w:rFonts w:eastAsia="宋体"/>
          <w:lang w:eastAsia="zh-CN"/>
        </w:rPr>
        <w:t>37.355</w:t>
      </w:r>
      <w:r w:rsidRPr="00977706">
        <w:rPr>
          <w:rFonts w:eastAsia="宋体" w:hint="eastAsia"/>
          <w:lang w:eastAsia="zh-CN"/>
        </w:rPr>
        <w:t xml:space="preserve"> </w:t>
      </w:r>
      <w:r w:rsidRPr="00977706">
        <w:rPr>
          <w:rFonts w:eastAsia="宋体"/>
          <w:lang w:eastAsia="zh-CN"/>
        </w:rPr>
        <w:t>LTE Positioning Protocol (LPP)</w:t>
      </w:r>
      <w:r>
        <w:rPr>
          <w:rFonts w:eastAsia="宋体" w:hint="eastAsia"/>
          <w:lang w:eastAsia="zh-CN"/>
        </w:rPr>
        <w:t xml:space="preserve"> </w:t>
      </w:r>
      <w:r w:rsidRPr="00977706">
        <w:rPr>
          <w:rFonts w:eastAsia="宋体"/>
          <w:lang w:eastAsia="zh-CN"/>
        </w:rPr>
        <w:t>(Release 16)</w:t>
      </w:r>
      <w:r>
        <w:rPr>
          <w:rFonts w:eastAsia="宋体" w:hint="eastAsia"/>
          <w:lang w:eastAsia="zh-CN"/>
        </w:rPr>
        <w:t xml:space="preserve"> V16.6.0</w:t>
      </w:r>
    </w:p>
    <w:p w14:paraId="34B538BB" w14:textId="34428842" w:rsidR="00646D54" w:rsidRPr="00977706" w:rsidRDefault="00977706" w:rsidP="00977706">
      <w:pPr>
        <w:pStyle w:val="EX"/>
        <w:numPr>
          <w:ilvl w:val="0"/>
          <w:numId w:val="4"/>
        </w:numPr>
        <w:rPr>
          <w:rFonts w:eastAsia="宋体"/>
          <w:lang w:eastAsia="zh-CN"/>
        </w:rPr>
      </w:pPr>
      <w:r w:rsidRPr="00977706">
        <w:rPr>
          <w:rFonts w:eastAsia="宋体"/>
          <w:lang w:eastAsia="zh-CN"/>
        </w:rPr>
        <w:t>TS 23.032</w:t>
      </w:r>
      <w:r w:rsidRPr="00977706">
        <w:rPr>
          <w:rFonts w:eastAsia="宋体" w:hint="eastAsia"/>
          <w:lang w:eastAsia="zh-CN"/>
        </w:rPr>
        <w:t xml:space="preserve"> </w:t>
      </w:r>
      <w:r w:rsidRPr="00977706">
        <w:rPr>
          <w:rFonts w:eastAsia="宋体"/>
          <w:lang w:eastAsia="zh-CN"/>
        </w:rPr>
        <w:t>Universal Geographical Area Description (GAD)</w:t>
      </w:r>
      <w:r>
        <w:rPr>
          <w:rFonts w:eastAsia="宋体" w:hint="eastAsia"/>
          <w:lang w:eastAsia="zh-CN"/>
        </w:rPr>
        <w:t xml:space="preserve"> </w:t>
      </w:r>
      <w:r w:rsidRPr="00977706">
        <w:rPr>
          <w:rFonts w:eastAsia="宋体"/>
          <w:lang w:eastAsia="zh-CN"/>
        </w:rPr>
        <w:t>(Release 17)</w:t>
      </w:r>
      <w:r>
        <w:rPr>
          <w:rFonts w:eastAsia="宋体" w:hint="eastAsia"/>
          <w:lang w:eastAsia="zh-CN"/>
        </w:rPr>
        <w:t xml:space="preserve"> V17.1.0</w:t>
      </w:r>
    </w:p>
    <w:p w14:paraId="12B07DF1" w14:textId="03D8627B" w:rsidR="00646D54" w:rsidRPr="00977706" w:rsidRDefault="00977706" w:rsidP="00977706">
      <w:pPr>
        <w:pStyle w:val="EX"/>
        <w:numPr>
          <w:ilvl w:val="0"/>
          <w:numId w:val="4"/>
        </w:numPr>
        <w:rPr>
          <w:rFonts w:eastAsia="宋体"/>
          <w:lang w:eastAsia="zh-CN"/>
        </w:rPr>
      </w:pPr>
      <w:r w:rsidRPr="00977706">
        <w:rPr>
          <w:rFonts w:eastAsia="宋体"/>
          <w:lang w:eastAsia="zh-CN"/>
        </w:rPr>
        <w:t>TS 29.572</w:t>
      </w:r>
      <w:r w:rsidRPr="00977706">
        <w:t xml:space="preserve"> </w:t>
      </w:r>
      <w:r w:rsidRPr="00977706">
        <w:rPr>
          <w:rFonts w:eastAsia="宋体"/>
          <w:lang w:eastAsia="zh-CN"/>
        </w:rPr>
        <w:t>Location Management Services;</w:t>
      </w:r>
      <w:r w:rsidRPr="00977706">
        <w:rPr>
          <w:rFonts w:eastAsia="宋体" w:hint="eastAsia"/>
          <w:lang w:eastAsia="zh-CN"/>
        </w:rPr>
        <w:t xml:space="preserve"> </w:t>
      </w:r>
      <w:r w:rsidRPr="00977706">
        <w:rPr>
          <w:rFonts w:eastAsia="宋体"/>
          <w:lang w:eastAsia="zh-CN"/>
        </w:rPr>
        <w:t>Stage 3</w:t>
      </w:r>
      <w:r>
        <w:rPr>
          <w:rFonts w:eastAsia="宋体" w:hint="eastAsia"/>
          <w:lang w:eastAsia="zh-CN"/>
        </w:rPr>
        <w:t xml:space="preserve"> </w:t>
      </w:r>
      <w:r w:rsidRPr="00977706">
        <w:rPr>
          <w:rFonts w:eastAsia="宋体"/>
          <w:lang w:eastAsia="zh-CN"/>
        </w:rPr>
        <w:t>(Release 17)</w:t>
      </w:r>
      <w:r>
        <w:rPr>
          <w:rFonts w:eastAsia="宋体" w:hint="eastAsia"/>
          <w:lang w:eastAsia="zh-CN"/>
        </w:rPr>
        <w:t xml:space="preserve"> V17.2.0</w:t>
      </w:r>
    </w:p>
    <w:sectPr w:rsidR="00646D54" w:rsidRPr="00977706" w:rsidSect="00C73E76">
      <w:head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372ED" w14:textId="77777777" w:rsidR="00B80E02" w:rsidRDefault="00B80E02">
      <w:r>
        <w:separator/>
      </w:r>
    </w:p>
  </w:endnote>
  <w:endnote w:type="continuationSeparator" w:id="0">
    <w:p w14:paraId="74C7E33B" w14:textId="77777777" w:rsidR="00B80E02" w:rsidRDefault="00B80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666B91" w14:textId="77777777" w:rsidR="00B80E02" w:rsidRDefault="00B80E02">
      <w:r>
        <w:separator/>
      </w:r>
    </w:p>
  </w:footnote>
  <w:footnote w:type="continuationSeparator" w:id="0">
    <w:p w14:paraId="1C2F2465" w14:textId="77777777" w:rsidR="00B80E02" w:rsidRDefault="00B80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86CC9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733A"/>
    <w:multiLevelType w:val="hybridMultilevel"/>
    <w:tmpl w:val="A1B427CE"/>
    <w:lvl w:ilvl="0" w:tplc="5AEA298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EC2CCA"/>
    <w:multiLevelType w:val="hybridMultilevel"/>
    <w:tmpl w:val="0994B4E8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B697D"/>
    <w:multiLevelType w:val="hybridMultilevel"/>
    <w:tmpl w:val="59463592"/>
    <w:lvl w:ilvl="0" w:tplc="2BDCF67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B37FA"/>
    <w:multiLevelType w:val="hybridMultilevel"/>
    <w:tmpl w:val="37FE785C"/>
    <w:lvl w:ilvl="0" w:tplc="67A233A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922821"/>
    <w:multiLevelType w:val="hybridMultilevel"/>
    <w:tmpl w:val="87761B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755516"/>
    <w:multiLevelType w:val="hybridMultilevel"/>
    <w:tmpl w:val="02F2801A"/>
    <w:lvl w:ilvl="0" w:tplc="C5ACCA6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7165B09"/>
    <w:multiLevelType w:val="hybridMultilevel"/>
    <w:tmpl w:val="6B24D43A"/>
    <w:lvl w:ilvl="0" w:tplc="88BC17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30438B"/>
    <w:multiLevelType w:val="hybridMultilevel"/>
    <w:tmpl w:val="46082D26"/>
    <w:lvl w:ilvl="0" w:tplc="E4F88F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22FF5256"/>
    <w:multiLevelType w:val="hybridMultilevel"/>
    <w:tmpl w:val="CCBCDF36"/>
    <w:lvl w:ilvl="0" w:tplc="416ACFD8">
      <w:start w:val="4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4DC42A5"/>
    <w:multiLevelType w:val="hybridMultilevel"/>
    <w:tmpl w:val="5B0893F6"/>
    <w:lvl w:ilvl="0" w:tplc="612C3C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31467924"/>
    <w:multiLevelType w:val="hybridMultilevel"/>
    <w:tmpl w:val="6D9677F6"/>
    <w:lvl w:ilvl="0" w:tplc="D02220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508C4849"/>
    <w:multiLevelType w:val="hybridMultilevel"/>
    <w:tmpl w:val="110E89F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0CD0E76"/>
    <w:multiLevelType w:val="hybridMultilevel"/>
    <w:tmpl w:val="76AC29FA"/>
    <w:lvl w:ilvl="0" w:tplc="0A64F0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0486BE8"/>
    <w:multiLevelType w:val="multilevel"/>
    <w:tmpl w:val="FFE0D84C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19" w:hanging="360"/>
      </w:pPr>
      <w:rPr>
        <w:rFonts w:eastAsia="Malgun Gothic"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eastAsia="Malgun Gothic"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eastAsia="Malgun Gothic" w:hint="default"/>
      </w:rPr>
    </w:lvl>
    <w:lvl w:ilvl="4">
      <w:start w:val="1"/>
      <w:numFmt w:val="decimal"/>
      <w:isLgl/>
      <w:lvlText w:val="%1.%2.%3.%4.%5"/>
      <w:lvlJc w:val="left"/>
      <w:pPr>
        <w:ind w:left="1979" w:hanging="720"/>
      </w:pPr>
      <w:rPr>
        <w:rFonts w:eastAsia="Malgun Gothic"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eastAsia="Malgun Gothic" w:hint="default"/>
      </w:rPr>
    </w:lvl>
    <w:lvl w:ilvl="6">
      <w:start w:val="1"/>
      <w:numFmt w:val="decimal"/>
      <w:isLgl/>
      <w:lvlText w:val="%1.%2.%3.%4.%5.%6.%7"/>
      <w:lvlJc w:val="left"/>
      <w:pPr>
        <w:ind w:left="2339" w:hanging="1080"/>
      </w:pPr>
      <w:rPr>
        <w:rFonts w:eastAsia="Malgun Gothic"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eastAsia="Malgun Gothic" w:hint="default"/>
      </w:r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  <w:rPr>
        <w:rFonts w:eastAsia="Malgun Gothic" w:hint="default"/>
      </w:rPr>
    </w:lvl>
  </w:abstractNum>
  <w:abstractNum w:abstractNumId="16">
    <w:nsid w:val="64322203"/>
    <w:multiLevelType w:val="hybridMultilevel"/>
    <w:tmpl w:val="03A62FAE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C22B40"/>
    <w:multiLevelType w:val="hybridMultilevel"/>
    <w:tmpl w:val="9A2E3DCE"/>
    <w:lvl w:ilvl="0" w:tplc="DF52D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B2D5C6B"/>
    <w:multiLevelType w:val="multilevel"/>
    <w:tmpl w:val="FFE0D84C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19" w:hanging="360"/>
      </w:pPr>
      <w:rPr>
        <w:rFonts w:eastAsia="Malgun Gothic"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eastAsia="Malgun Gothic"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eastAsia="Malgun Gothic" w:hint="default"/>
      </w:rPr>
    </w:lvl>
    <w:lvl w:ilvl="4">
      <w:start w:val="1"/>
      <w:numFmt w:val="decimal"/>
      <w:isLgl/>
      <w:lvlText w:val="%1.%2.%3.%4.%5"/>
      <w:lvlJc w:val="left"/>
      <w:pPr>
        <w:ind w:left="1979" w:hanging="720"/>
      </w:pPr>
      <w:rPr>
        <w:rFonts w:eastAsia="Malgun Gothic"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eastAsia="Malgun Gothic" w:hint="default"/>
      </w:rPr>
    </w:lvl>
    <w:lvl w:ilvl="6">
      <w:start w:val="1"/>
      <w:numFmt w:val="decimal"/>
      <w:isLgl/>
      <w:lvlText w:val="%1.%2.%3.%4.%5.%6.%7"/>
      <w:lvlJc w:val="left"/>
      <w:pPr>
        <w:ind w:left="2339" w:hanging="1080"/>
      </w:pPr>
      <w:rPr>
        <w:rFonts w:eastAsia="Malgun Gothic"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eastAsia="Malgun Gothic" w:hint="default"/>
      </w:r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  <w:rPr>
        <w:rFonts w:eastAsia="Malgun Gothic" w:hint="default"/>
      </w:rPr>
    </w:lvl>
  </w:abstractNum>
  <w:abstractNum w:abstractNumId="1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CB0E52"/>
    <w:multiLevelType w:val="hybridMultilevel"/>
    <w:tmpl w:val="29BEB128"/>
    <w:lvl w:ilvl="0" w:tplc="2E6414D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7BC470BB"/>
    <w:multiLevelType w:val="hybridMultilevel"/>
    <w:tmpl w:val="82AED6D6"/>
    <w:lvl w:ilvl="0" w:tplc="D39EEF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7E4611B7"/>
    <w:multiLevelType w:val="hybridMultilevel"/>
    <w:tmpl w:val="8C58A4FE"/>
    <w:lvl w:ilvl="0" w:tplc="416ACFD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5"/>
  </w:num>
  <w:num w:numId="4">
    <w:abstractNumId w:val="0"/>
  </w:num>
  <w:num w:numId="5">
    <w:abstractNumId w:val="18"/>
  </w:num>
  <w:num w:numId="6">
    <w:abstractNumId w:val="9"/>
  </w:num>
  <w:num w:numId="7">
    <w:abstractNumId w:val="7"/>
  </w:num>
  <w:num w:numId="8">
    <w:abstractNumId w:val="4"/>
  </w:num>
  <w:num w:numId="9">
    <w:abstractNumId w:val="2"/>
  </w:num>
  <w:num w:numId="10">
    <w:abstractNumId w:val="16"/>
  </w:num>
  <w:num w:numId="11">
    <w:abstractNumId w:val="8"/>
  </w:num>
  <w:num w:numId="12">
    <w:abstractNumId w:val="22"/>
  </w:num>
  <w:num w:numId="13">
    <w:abstractNumId w:val="1"/>
  </w:num>
  <w:num w:numId="14">
    <w:abstractNumId w:val="15"/>
  </w:num>
  <w:num w:numId="15">
    <w:abstractNumId w:val="11"/>
  </w:num>
  <w:num w:numId="16">
    <w:abstractNumId w:val="6"/>
  </w:num>
  <w:num w:numId="17">
    <w:abstractNumId w:val="14"/>
  </w:num>
  <w:num w:numId="18">
    <w:abstractNumId w:val="17"/>
  </w:num>
  <w:num w:numId="19">
    <w:abstractNumId w:val="12"/>
  </w:num>
  <w:num w:numId="20">
    <w:abstractNumId w:val="20"/>
  </w:num>
  <w:num w:numId="21">
    <w:abstractNumId w:val="21"/>
  </w:num>
  <w:num w:numId="22">
    <w:abstractNumId w:val="10"/>
  </w:num>
  <w:num w:numId="2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25C"/>
    <w:rsid w:val="00000341"/>
    <w:rsid w:val="000005B5"/>
    <w:rsid w:val="00002848"/>
    <w:rsid w:val="00002D35"/>
    <w:rsid w:val="00002EEA"/>
    <w:rsid w:val="00003DEB"/>
    <w:rsid w:val="0000466E"/>
    <w:rsid w:val="00004F24"/>
    <w:rsid w:val="00005E46"/>
    <w:rsid w:val="000065FC"/>
    <w:rsid w:val="000068A6"/>
    <w:rsid w:val="00007117"/>
    <w:rsid w:val="00007398"/>
    <w:rsid w:val="00007453"/>
    <w:rsid w:val="00007A12"/>
    <w:rsid w:val="00007AF3"/>
    <w:rsid w:val="0001077E"/>
    <w:rsid w:val="0001189C"/>
    <w:rsid w:val="00013031"/>
    <w:rsid w:val="00014309"/>
    <w:rsid w:val="00016161"/>
    <w:rsid w:val="00017B9F"/>
    <w:rsid w:val="00017C47"/>
    <w:rsid w:val="000203A0"/>
    <w:rsid w:val="0002048C"/>
    <w:rsid w:val="000216A4"/>
    <w:rsid w:val="000217BB"/>
    <w:rsid w:val="000221EB"/>
    <w:rsid w:val="00022E4A"/>
    <w:rsid w:val="00024086"/>
    <w:rsid w:val="00024318"/>
    <w:rsid w:val="00025F9A"/>
    <w:rsid w:val="00026241"/>
    <w:rsid w:val="000264E1"/>
    <w:rsid w:val="0002663D"/>
    <w:rsid w:val="00027A1B"/>
    <w:rsid w:val="00027F6B"/>
    <w:rsid w:val="0003093B"/>
    <w:rsid w:val="00030BDA"/>
    <w:rsid w:val="00030F94"/>
    <w:rsid w:val="00031767"/>
    <w:rsid w:val="00031C0E"/>
    <w:rsid w:val="00032890"/>
    <w:rsid w:val="0003290E"/>
    <w:rsid w:val="00032BE5"/>
    <w:rsid w:val="00032D66"/>
    <w:rsid w:val="000334A0"/>
    <w:rsid w:val="00033F48"/>
    <w:rsid w:val="00033F8D"/>
    <w:rsid w:val="0003404A"/>
    <w:rsid w:val="000340C4"/>
    <w:rsid w:val="00035298"/>
    <w:rsid w:val="00036629"/>
    <w:rsid w:val="000366F2"/>
    <w:rsid w:val="00036AF0"/>
    <w:rsid w:val="0003717D"/>
    <w:rsid w:val="00037CC9"/>
    <w:rsid w:val="00037F08"/>
    <w:rsid w:val="00037F97"/>
    <w:rsid w:val="00040A4D"/>
    <w:rsid w:val="00040DF8"/>
    <w:rsid w:val="00041BF8"/>
    <w:rsid w:val="00042292"/>
    <w:rsid w:val="00042988"/>
    <w:rsid w:val="0004334A"/>
    <w:rsid w:val="00043844"/>
    <w:rsid w:val="000442CF"/>
    <w:rsid w:val="000445F9"/>
    <w:rsid w:val="00045A43"/>
    <w:rsid w:val="00045BA4"/>
    <w:rsid w:val="00045CB9"/>
    <w:rsid w:val="000460F1"/>
    <w:rsid w:val="00047A3A"/>
    <w:rsid w:val="00050215"/>
    <w:rsid w:val="0005154D"/>
    <w:rsid w:val="00051A45"/>
    <w:rsid w:val="00051FB2"/>
    <w:rsid w:val="00053502"/>
    <w:rsid w:val="00053EC6"/>
    <w:rsid w:val="000540D1"/>
    <w:rsid w:val="00054194"/>
    <w:rsid w:val="000543E9"/>
    <w:rsid w:val="00055718"/>
    <w:rsid w:val="00055D1D"/>
    <w:rsid w:val="00055E75"/>
    <w:rsid w:val="00056198"/>
    <w:rsid w:val="00056405"/>
    <w:rsid w:val="00056CAE"/>
    <w:rsid w:val="00057225"/>
    <w:rsid w:val="00057A4B"/>
    <w:rsid w:val="00057C97"/>
    <w:rsid w:val="0006033C"/>
    <w:rsid w:val="00060DB5"/>
    <w:rsid w:val="00060E02"/>
    <w:rsid w:val="0006163E"/>
    <w:rsid w:val="000624B8"/>
    <w:rsid w:val="00062D7F"/>
    <w:rsid w:val="000637F5"/>
    <w:rsid w:val="00065B4C"/>
    <w:rsid w:val="00066E93"/>
    <w:rsid w:val="00067C26"/>
    <w:rsid w:val="00067D6E"/>
    <w:rsid w:val="00071033"/>
    <w:rsid w:val="0007257F"/>
    <w:rsid w:val="000733EA"/>
    <w:rsid w:val="00073F2C"/>
    <w:rsid w:val="00074386"/>
    <w:rsid w:val="00074996"/>
    <w:rsid w:val="00075661"/>
    <w:rsid w:val="00075BF6"/>
    <w:rsid w:val="000805F3"/>
    <w:rsid w:val="00081F15"/>
    <w:rsid w:val="0008284A"/>
    <w:rsid w:val="000828FF"/>
    <w:rsid w:val="00083A61"/>
    <w:rsid w:val="00083FDD"/>
    <w:rsid w:val="000842D0"/>
    <w:rsid w:val="0008470B"/>
    <w:rsid w:val="00085394"/>
    <w:rsid w:val="000856EC"/>
    <w:rsid w:val="000859C5"/>
    <w:rsid w:val="000866B9"/>
    <w:rsid w:val="00086F57"/>
    <w:rsid w:val="00091392"/>
    <w:rsid w:val="0009159B"/>
    <w:rsid w:val="0009173A"/>
    <w:rsid w:val="00091C6E"/>
    <w:rsid w:val="00091CE0"/>
    <w:rsid w:val="0009377E"/>
    <w:rsid w:val="000939A1"/>
    <w:rsid w:val="00094020"/>
    <w:rsid w:val="000948E7"/>
    <w:rsid w:val="00095356"/>
    <w:rsid w:val="00096009"/>
    <w:rsid w:val="00096275"/>
    <w:rsid w:val="00097D26"/>
    <w:rsid w:val="000A0AFD"/>
    <w:rsid w:val="000A0FA4"/>
    <w:rsid w:val="000A0FF9"/>
    <w:rsid w:val="000A2BB5"/>
    <w:rsid w:val="000A3F0D"/>
    <w:rsid w:val="000A454D"/>
    <w:rsid w:val="000A520E"/>
    <w:rsid w:val="000A56CE"/>
    <w:rsid w:val="000A5EEC"/>
    <w:rsid w:val="000A6394"/>
    <w:rsid w:val="000A6AFF"/>
    <w:rsid w:val="000A6F0B"/>
    <w:rsid w:val="000A70D4"/>
    <w:rsid w:val="000A7667"/>
    <w:rsid w:val="000A7BC5"/>
    <w:rsid w:val="000A7DE5"/>
    <w:rsid w:val="000B02EC"/>
    <w:rsid w:val="000B053F"/>
    <w:rsid w:val="000B0C39"/>
    <w:rsid w:val="000B18DD"/>
    <w:rsid w:val="000B18F7"/>
    <w:rsid w:val="000B2913"/>
    <w:rsid w:val="000B296D"/>
    <w:rsid w:val="000B333C"/>
    <w:rsid w:val="000B3C10"/>
    <w:rsid w:val="000B4318"/>
    <w:rsid w:val="000B4815"/>
    <w:rsid w:val="000B4D6A"/>
    <w:rsid w:val="000B4F44"/>
    <w:rsid w:val="000B51B2"/>
    <w:rsid w:val="000B54EA"/>
    <w:rsid w:val="000B59FF"/>
    <w:rsid w:val="000B68B5"/>
    <w:rsid w:val="000B728B"/>
    <w:rsid w:val="000B7BD3"/>
    <w:rsid w:val="000B7DEE"/>
    <w:rsid w:val="000C038A"/>
    <w:rsid w:val="000C085B"/>
    <w:rsid w:val="000C0E9D"/>
    <w:rsid w:val="000C3800"/>
    <w:rsid w:val="000C413B"/>
    <w:rsid w:val="000C48DF"/>
    <w:rsid w:val="000C50CF"/>
    <w:rsid w:val="000C5C70"/>
    <w:rsid w:val="000C5E8C"/>
    <w:rsid w:val="000C5F56"/>
    <w:rsid w:val="000C6598"/>
    <w:rsid w:val="000C6BD8"/>
    <w:rsid w:val="000C7130"/>
    <w:rsid w:val="000C7813"/>
    <w:rsid w:val="000D15CC"/>
    <w:rsid w:val="000D24AD"/>
    <w:rsid w:val="000D359B"/>
    <w:rsid w:val="000D4238"/>
    <w:rsid w:val="000D4358"/>
    <w:rsid w:val="000D481D"/>
    <w:rsid w:val="000D5293"/>
    <w:rsid w:val="000D6EF9"/>
    <w:rsid w:val="000D72D2"/>
    <w:rsid w:val="000D76BB"/>
    <w:rsid w:val="000E0979"/>
    <w:rsid w:val="000E15AD"/>
    <w:rsid w:val="000E28AD"/>
    <w:rsid w:val="000E49E0"/>
    <w:rsid w:val="000E4B97"/>
    <w:rsid w:val="000E5098"/>
    <w:rsid w:val="000E559E"/>
    <w:rsid w:val="000E5C43"/>
    <w:rsid w:val="000E60A0"/>
    <w:rsid w:val="000E60D3"/>
    <w:rsid w:val="000F0783"/>
    <w:rsid w:val="000F0E19"/>
    <w:rsid w:val="000F218E"/>
    <w:rsid w:val="000F22E4"/>
    <w:rsid w:val="000F2CE8"/>
    <w:rsid w:val="000F3478"/>
    <w:rsid w:val="000F39E5"/>
    <w:rsid w:val="000F3E14"/>
    <w:rsid w:val="000F460C"/>
    <w:rsid w:val="000F4DEF"/>
    <w:rsid w:val="000F4FD7"/>
    <w:rsid w:val="000F56DE"/>
    <w:rsid w:val="000F68D6"/>
    <w:rsid w:val="000F7961"/>
    <w:rsid w:val="00100080"/>
    <w:rsid w:val="001004F6"/>
    <w:rsid w:val="0010051C"/>
    <w:rsid w:val="001006B5"/>
    <w:rsid w:val="00100EFC"/>
    <w:rsid w:val="001010B6"/>
    <w:rsid w:val="001018FC"/>
    <w:rsid w:val="00101DD0"/>
    <w:rsid w:val="001026FA"/>
    <w:rsid w:val="0010296D"/>
    <w:rsid w:val="00102E37"/>
    <w:rsid w:val="00103CD4"/>
    <w:rsid w:val="00103D31"/>
    <w:rsid w:val="001040B4"/>
    <w:rsid w:val="001049B8"/>
    <w:rsid w:val="00104FD6"/>
    <w:rsid w:val="001062AD"/>
    <w:rsid w:val="001073A6"/>
    <w:rsid w:val="00107586"/>
    <w:rsid w:val="00110657"/>
    <w:rsid w:val="00110D0F"/>
    <w:rsid w:val="00110F8F"/>
    <w:rsid w:val="001112F7"/>
    <w:rsid w:val="0011227A"/>
    <w:rsid w:val="001136A9"/>
    <w:rsid w:val="00113D39"/>
    <w:rsid w:val="00114C2A"/>
    <w:rsid w:val="00114FCD"/>
    <w:rsid w:val="001153C5"/>
    <w:rsid w:val="001159D7"/>
    <w:rsid w:val="00115BE4"/>
    <w:rsid w:val="001161A2"/>
    <w:rsid w:val="001173F6"/>
    <w:rsid w:val="001175D9"/>
    <w:rsid w:val="00120428"/>
    <w:rsid w:val="00121B99"/>
    <w:rsid w:val="00122D53"/>
    <w:rsid w:val="001233AA"/>
    <w:rsid w:val="001234E6"/>
    <w:rsid w:val="00124E5F"/>
    <w:rsid w:val="00125111"/>
    <w:rsid w:val="001256A3"/>
    <w:rsid w:val="0012575D"/>
    <w:rsid w:val="001319B2"/>
    <w:rsid w:val="0013205D"/>
    <w:rsid w:val="001321BD"/>
    <w:rsid w:val="001323D6"/>
    <w:rsid w:val="00132E61"/>
    <w:rsid w:val="00133729"/>
    <w:rsid w:val="0013497B"/>
    <w:rsid w:val="001358DF"/>
    <w:rsid w:val="00135901"/>
    <w:rsid w:val="00135E29"/>
    <w:rsid w:val="0013642E"/>
    <w:rsid w:val="00136BFC"/>
    <w:rsid w:val="00136E84"/>
    <w:rsid w:val="00137690"/>
    <w:rsid w:val="0014005E"/>
    <w:rsid w:val="00140597"/>
    <w:rsid w:val="001408ED"/>
    <w:rsid w:val="00142918"/>
    <w:rsid w:val="00142E1F"/>
    <w:rsid w:val="00143ACB"/>
    <w:rsid w:val="00144E0D"/>
    <w:rsid w:val="00144EC2"/>
    <w:rsid w:val="0014589B"/>
    <w:rsid w:val="00145D43"/>
    <w:rsid w:val="0014732F"/>
    <w:rsid w:val="00147715"/>
    <w:rsid w:val="00147A85"/>
    <w:rsid w:val="00147CA3"/>
    <w:rsid w:val="001503C2"/>
    <w:rsid w:val="00150655"/>
    <w:rsid w:val="001508F3"/>
    <w:rsid w:val="001509FC"/>
    <w:rsid w:val="00150E59"/>
    <w:rsid w:val="00152029"/>
    <w:rsid w:val="001521CA"/>
    <w:rsid w:val="00152717"/>
    <w:rsid w:val="00152A69"/>
    <w:rsid w:val="001535A9"/>
    <w:rsid w:val="0015454E"/>
    <w:rsid w:val="00154E18"/>
    <w:rsid w:val="0015539A"/>
    <w:rsid w:val="0015743A"/>
    <w:rsid w:val="001607AE"/>
    <w:rsid w:val="00160992"/>
    <w:rsid w:val="00160CCF"/>
    <w:rsid w:val="0016124C"/>
    <w:rsid w:val="0016182F"/>
    <w:rsid w:val="00161931"/>
    <w:rsid w:val="00161EFF"/>
    <w:rsid w:val="0016212D"/>
    <w:rsid w:val="001622C4"/>
    <w:rsid w:val="0016246A"/>
    <w:rsid w:val="0016248D"/>
    <w:rsid w:val="00162F31"/>
    <w:rsid w:val="00163242"/>
    <w:rsid w:val="00165340"/>
    <w:rsid w:val="001654F0"/>
    <w:rsid w:val="001657DA"/>
    <w:rsid w:val="00165880"/>
    <w:rsid w:val="00165D13"/>
    <w:rsid w:val="001672BC"/>
    <w:rsid w:val="001672EC"/>
    <w:rsid w:val="0016746E"/>
    <w:rsid w:val="00167498"/>
    <w:rsid w:val="001702F3"/>
    <w:rsid w:val="00170A25"/>
    <w:rsid w:val="00170C3C"/>
    <w:rsid w:val="00171253"/>
    <w:rsid w:val="00172DFA"/>
    <w:rsid w:val="00173152"/>
    <w:rsid w:val="0017456C"/>
    <w:rsid w:val="00174C93"/>
    <w:rsid w:val="00174FC8"/>
    <w:rsid w:val="00175399"/>
    <w:rsid w:val="001756F8"/>
    <w:rsid w:val="00175965"/>
    <w:rsid w:val="001768DF"/>
    <w:rsid w:val="00177C48"/>
    <w:rsid w:val="00180818"/>
    <w:rsid w:val="00180ED1"/>
    <w:rsid w:val="0018112E"/>
    <w:rsid w:val="001821C0"/>
    <w:rsid w:val="001822AB"/>
    <w:rsid w:val="00183004"/>
    <w:rsid w:val="0018336F"/>
    <w:rsid w:val="001834E7"/>
    <w:rsid w:val="00183519"/>
    <w:rsid w:val="001842F8"/>
    <w:rsid w:val="00184A03"/>
    <w:rsid w:val="00184A4A"/>
    <w:rsid w:val="001852DE"/>
    <w:rsid w:val="001852EA"/>
    <w:rsid w:val="001852FB"/>
    <w:rsid w:val="00185B19"/>
    <w:rsid w:val="00186FAC"/>
    <w:rsid w:val="00190F7B"/>
    <w:rsid w:val="00191F40"/>
    <w:rsid w:val="00192696"/>
    <w:rsid w:val="00192A88"/>
    <w:rsid w:val="00192C46"/>
    <w:rsid w:val="00193511"/>
    <w:rsid w:val="00193F24"/>
    <w:rsid w:val="00194B8C"/>
    <w:rsid w:val="00195187"/>
    <w:rsid w:val="0019528E"/>
    <w:rsid w:val="00195847"/>
    <w:rsid w:val="00196394"/>
    <w:rsid w:val="00196FEC"/>
    <w:rsid w:val="00197A2B"/>
    <w:rsid w:val="00197AC4"/>
    <w:rsid w:val="001A0372"/>
    <w:rsid w:val="001A1062"/>
    <w:rsid w:val="001A1111"/>
    <w:rsid w:val="001A1A25"/>
    <w:rsid w:val="001A1B47"/>
    <w:rsid w:val="001A1B98"/>
    <w:rsid w:val="001A2FFB"/>
    <w:rsid w:val="001A3771"/>
    <w:rsid w:val="001A54F6"/>
    <w:rsid w:val="001A5739"/>
    <w:rsid w:val="001A5AEF"/>
    <w:rsid w:val="001A6462"/>
    <w:rsid w:val="001A6537"/>
    <w:rsid w:val="001A7B60"/>
    <w:rsid w:val="001B0659"/>
    <w:rsid w:val="001B09E3"/>
    <w:rsid w:val="001B273C"/>
    <w:rsid w:val="001B2996"/>
    <w:rsid w:val="001B29E5"/>
    <w:rsid w:val="001B3064"/>
    <w:rsid w:val="001B3596"/>
    <w:rsid w:val="001B504A"/>
    <w:rsid w:val="001B672D"/>
    <w:rsid w:val="001B6D72"/>
    <w:rsid w:val="001B7932"/>
    <w:rsid w:val="001B7A65"/>
    <w:rsid w:val="001B7AB5"/>
    <w:rsid w:val="001C0EF0"/>
    <w:rsid w:val="001C2238"/>
    <w:rsid w:val="001C269A"/>
    <w:rsid w:val="001C298A"/>
    <w:rsid w:val="001C2A93"/>
    <w:rsid w:val="001C4348"/>
    <w:rsid w:val="001C4DAB"/>
    <w:rsid w:val="001C4E70"/>
    <w:rsid w:val="001C525F"/>
    <w:rsid w:val="001C595D"/>
    <w:rsid w:val="001C5977"/>
    <w:rsid w:val="001C6AC0"/>
    <w:rsid w:val="001C6FA4"/>
    <w:rsid w:val="001C7ED5"/>
    <w:rsid w:val="001D0E63"/>
    <w:rsid w:val="001D1706"/>
    <w:rsid w:val="001D1C77"/>
    <w:rsid w:val="001D2145"/>
    <w:rsid w:val="001D33EA"/>
    <w:rsid w:val="001D3F7C"/>
    <w:rsid w:val="001D5085"/>
    <w:rsid w:val="001D5C37"/>
    <w:rsid w:val="001D5C4D"/>
    <w:rsid w:val="001D5DB5"/>
    <w:rsid w:val="001D5E07"/>
    <w:rsid w:val="001D6006"/>
    <w:rsid w:val="001D61D6"/>
    <w:rsid w:val="001D69CD"/>
    <w:rsid w:val="001D6FF0"/>
    <w:rsid w:val="001D7E9F"/>
    <w:rsid w:val="001E0612"/>
    <w:rsid w:val="001E2C34"/>
    <w:rsid w:val="001E2FED"/>
    <w:rsid w:val="001E41F3"/>
    <w:rsid w:val="001E42A2"/>
    <w:rsid w:val="001E46F4"/>
    <w:rsid w:val="001E4827"/>
    <w:rsid w:val="001E720B"/>
    <w:rsid w:val="001E7536"/>
    <w:rsid w:val="001E78AD"/>
    <w:rsid w:val="001E7AAE"/>
    <w:rsid w:val="001F013E"/>
    <w:rsid w:val="001F158F"/>
    <w:rsid w:val="001F17AC"/>
    <w:rsid w:val="001F1AFC"/>
    <w:rsid w:val="001F1C8C"/>
    <w:rsid w:val="001F21EB"/>
    <w:rsid w:val="001F29CD"/>
    <w:rsid w:val="001F2BC5"/>
    <w:rsid w:val="001F3679"/>
    <w:rsid w:val="001F3B4C"/>
    <w:rsid w:val="001F40DB"/>
    <w:rsid w:val="001F43C7"/>
    <w:rsid w:val="001F4FEF"/>
    <w:rsid w:val="001F5A22"/>
    <w:rsid w:val="001F6062"/>
    <w:rsid w:val="001F6692"/>
    <w:rsid w:val="001F7808"/>
    <w:rsid w:val="00200D82"/>
    <w:rsid w:val="00200D97"/>
    <w:rsid w:val="00200FC4"/>
    <w:rsid w:val="00201523"/>
    <w:rsid w:val="00203598"/>
    <w:rsid w:val="00203F0E"/>
    <w:rsid w:val="00204192"/>
    <w:rsid w:val="002042E6"/>
    <w:rsid w:val="00204D7F"/>
    <w:rsid w:val="00205837"/>
    <w:rsid w:val="00205F0A"/>
    <w:rsid w:val="00210347"/>
    <w:rsid w:val="00210498"/>
    <w:rsid w:val="002105D0"/>
    <w:rsid w:val="00210A79"/>
    <w:rsid w:val="002115FB"/>
    <w:rsid w:val="00211B71"/>
    <w:rsid w:val="00211E09"/>
    <w:rsid w:val="00211E9D"/>
    <w:rsid w:val="00212BA8"/>
    <w:rsid w:val="00212E4B"/>
    <w:rsid w:val="0021310E"/>
    <w:rsid w:val="00214360"/>
    <w:rsid w:val="0021512E"/>
    <w:rsid w:val="0021533E"/>
    <w:rsid w:val="002169F5"/>
    <w:rsid w:val="002172F0"/>
    <w:rsid w:val="00217522"/>
    <w:rsid w:val="002179C5"/>
    <w:rsid w:val="0022061E"/>
    <w:rsid w:val="002209B9"/>
    <w:rsid w:val="00222C84"/>
    <w:rsid w:val="0022396D"/>
    <w:rsid w:val="00223B0F"/>
    <w:rsid w:val="00224097"/>
    <w:rsid w:val="002247C3"/>
    <w:rsid w:val="00224C00"/>
    <w:rsid w:val="00226074"/>
    <w:rsid w:val="00226455"/>
    <w:rsid w:val="0022653A"/>
    <w:rsid w:val="00226A09"/>
    <w:rsid w:val="00227B28"/>
    <w:rsid w:val="00227E9B"/>
    <w:rsid w:val="00230268"/>
    <w:rsid w:val="00230668"/>
    <w:rsid w:val="00230CCF"/>
    <w:rsid w:val="00230E35"/>
    <w:rsid w:val="002313BF"/>
    <w:rsid w:val="002314DD"/>
    <w:rsid w:val="0023151D"/>
    <w:rsid w:val="0023152D"/>
    <w:rsid w:val="00231D21"/>
    <w:rsid w:val="00231F02"/>
    <w:rsid w:val="00232C96"/>
    <w:rsid w:val="002330E0"/>
    <w:rsid w:val="0023395F"/>
    <w:rsid w:val="0023409B"/>
    <w:rsid w:val="00235070"/>
    <w:rsid w:val="00235A91"/>
    <w:rsid w:val="00235DEF"/>
    <w:rsid w:val="002369CD"/>
    <w:rsid w:val="00236ADC"/>
    <w:rsid w:val="00237053"/>
    <w:rsid w:val="002375FD"/>
    <w:rsid w:val="00237AA9"/>
    <w:rsid w:val="00237C1C"/>
    <w:rsid w:val="002403B0"/>
    <w:rsid w:val="00240876"/>
    <w:rsid w:val="002409F6"/>
    <w:rsid w:val="00242273"/>
    <w:rsid w:val="0024327F"/>
    <w:rsid w:val="00243314"/>
    <w:rsid w:val="0024354C"/>
    <w:rsid w:val="0024364E"/>
    <w:rsid w:val="00243A39"/>
    <w:rsid w:val="00243B1D"/>
    <w:rsid w:val="00243D5F"/>
    <w:rsid w:val="002444C6"/>
    <w:rsid w:val="00245BF4"/>
    <w:rsid w:val="00245ED2"/>
    <w:rsid w:val="00245F51"/>
    <w:rsid w:val="00246891"/>
    <w:rsid w:val="002468D2"/>
    <w:rsid w:val="00246B17"/>
    <w:rsid w:val="00246CAD"/>
    <w:rsid w:val="0024700B"/>
    <w:rsid w:val="002477AC"/>
    <w:rsid w:val="00247F20"/>
    <w:rsid w:val="0025040F"/>
    <w:rsid w:val="00250D8A"/>
    <w:rsid w:val="002511D7"/>
    <w:rsid w:val="00251502"/>
    <w:rsid w:val="00251645"/>
    <w:rsid w:val="00251688"/>
    <w:rsid w:val="002519B2"/>
    <w:rsid w:val="002521F4"/>
    <w:rsid w:val="00252B94"/>
    <w:rsid w:val="00252BAB"/>
    <w:rsid w:val="00252D25"/>
    <w:rsid w:val="0025308D"/>
    <w:rsid w:val="00253F10"/>
    <w:rsid w:val="00254822"/>
    <w:rsid w:val="0025501D"/>
    <w:rsid w:val="00256179"/>
    <w:rsid w:val="002561AC"/>
    <w:rsid w:val="0026002D"/>
    <w:rsid w:val="0026004D"/>
    <w:rsid w:val="002614B7"/>
    <w:rsid w:val="00261700"/>
    <w:rsid w:val="00261E67"/>
    <w:rsid w:val="002625CA"/>
    <w:rsid w:val="002628AD"/>
    <w:rsid w:val="002628BD"/>
    <w:rsid w:val="00264B88"/>
    <w:rsid w:val="00265730"/>
    <w:rsid w:val="00266745"/>
    <w:rsid w:val="00266D96"/>
    <w:rsid w:val="002707C8"/>
    <w:rsid w:val="00270B88"/>
    <w:rsid w:val="00270F5E"/>
    <w:rsid w:val="0027370B"/>
    <w:rsid w:val="00274ED7"/>
    <w:rsid w:val="00275D12"/>
    <w:rsid w:val="00276720"/>
    <w:rsid w:val="002767C9"/>
    <w:rsid w:val="00277865"/>
    <w:rsid w:val="00277AF1"/>
    <w:rsid w:val="00277D93"/>
    <w:rsid w:val="00280159"/>
    <w:rsid w:val="00282A2B"/>
    <w:rsid w:val="00282EC6"/>
    <w:rsid w:val="0028398B"/>
    <w:rsid w:val="00284913"/>
    <w:rsid w:val="002860C4"/>
    <w:rsid w:val="0028620E"/>
    <w:rsid w:val="00286F1D"/>
    <w:rsid w:val="00286F91"/>
    <w:rsid w:val="00287A9E"/>
    <w:rsid w:val="00290634"/>
    <w:rsid w:val="00290F10"/>
    <w:rsid w:val="00291325"/>
    <w:rsid w:val="00291575"/>
    <w:rsid w:val="00291B54"/>
    <w:rsid w:val="00291C60"/>
    <w:rsid w:val="00292482"/>
    <w:rsid w:val="0029369C"/>
    <w:rsid w:val="00293E91"/>
    <w:rsid w:val="00294C8E"/>
    <w:rsid w:val="002954D5"/>
    <w:rsid w:val="00296022"/>
    <w:rsid w:val="00296BC6"/>
    <w:rsid w:val="00296D26"/>
    <w:rsid w:val="00296F26"/>
    <w:rsid w:val="002A01CC"/>
    <w:rsid w:val="002A1CFD"/>
    <w:rsid w:val="002A41D0"/>
    <w:rsid w:val="002A4817"/>
    <w:rsid w:val="002A527E"/>
    <w:rsid w:val="002A6481"/>
    <w:rsid w:val="002A6853"/>
    <w:rsid w:val="002B0400"/>
    <w:rsid w:val="002B10EB"/>
    <w:rsid w:val="002B15E0"/>
    <w:rsid w:val="002B1A4A"/>
    <w:rsid w:val="002B2299"/>
    <w:rsid w:val="002B2385"/>
    <w:rsid w:val="002B39B2"/>
    <w:rsid w:val="002B3AD8"/>
    <w:rsid w:val="002B5741"/>
    <w:rsid w:val="002B6DB9"/>
    <w:rsid w:val="002B7049"/>
    <w:rsid w:val="002B70C8"/>
    <w:rsid w:val="002B783B"/>
    <w:rsid w:val="002B7D44"/>
    <w:rsid w:val="002C0210"/>
    <w:rsid w:val="002C0241"/>
    <w:rsid w:val="002C15AF"/>
    <w:rsid w:val="002C19E7"/>
    <w:rsid w:val="002C1D89"/>
    <w:rsid w:val="002C39E7"/>
    <w:rsid w:val="002C44A9"/>
    <w:rsid w:val="002C4FB6"/>
    <w:rsid w:val="002C52BC"/>
    <w:rsid w:val="002C54BF"/>
    <w:rsid w:val="002C57F9"/>
    <w:rsid w:val="002C6243"/>
    <w:rsid w:val="002C6A1C"/>
    <w:rsid w:val="002C6A5A"/>
    <w:rsid w:val="002C76D2"/>
    <w:rsid w:val="002C7780"/>
    <w:rsid w:val="002C7E21"/>
    <w:rsid w:val="002D0067"/>
    <w:rsid w:val="002D1A0D"/>
    <w:rsid w:val="002D1D1F"/>
    <w:rsid w:val="002D31A3"/>
    <w:rsid w:val="002D359E"/>
    <w:rsid w:val="002D3A06"/>
    <w:rsid w:val="002D3EEB"/>
    <w:rsid w:val="002D5E41"/>
    <w:rsid w:val="002D5ED1"/>
    <w:rsid w:val="002D6BFD"/>
    <w:rsid w:val="002D7E10"/>
    <w:rsid w:val="002E04C9"/>
    <w:rsid w:val="002E1307"/>
    <w:rsid w:val="002E1354"/>
    <w:rsid w:val="002E194F"/>
    <w:rsid w:val="002E3F77"/>
    <w:rsid w:val="002E40D7"/>
    <w:rsid w:val="002E508B"/>
    <w:rsid w:val="002E5D91"/>
    <w:rsid w:val="002E63E2"/>
    <w:rsid w:val="002E73DD"/>
    <w:rsid w:val="002E77C6"/>
    <w:rsid w:val="002E7846"/>
    <w:rsid w:val="002F08A4"/>
    <w:rsid w:val="002F0B9E"/>
    <w:rsid w:val="002F1681"/>
    <w:rsid w:val="002F1BFB"/>
    <w:rsid w:val="002F1C6C"/>
    <w:rsid w:val="002F30B4"/>
    <w:rsid w:val="002F38E1"/>
    <w:rsid w:val="002F38F4"/>
    <w:rsid w:val="002F44A7"/>
    <w:rsid w:val="002F5006"/>
    <w:rsid w:val="002F5BE8"/>
    <w:rsid w:val="002F63C8"/>
    <w:rsid w:val="002F69CD"/>
    <w:rsid w:val="002F6C3F"/>
    <w:rsid w:val="00300225"/>
    <w:rsid w:val="00300244"/>
    <w:rsid w:val="0030130E"/>
    <w:rsid w:val="0030152F"/>
    <w:rsid w:val="00302525"/>
    <w:rsid w:val="003027CB"/>
    <w:rsid w:val="00302A31"/>
    <w:rsid w:val="00303517"/>
    <w:rsid w:val="00303696"/>
    <w:rsid w:val="00304311"/>
    <w:rsid w:val="003044FE"/>
    <w:rsid w:val="00304529"/>
    <w:rsid w:val="00304A97"/>
    <w:rsid w:val="00304B1A"/>
    <w:rsid w:val="00304D2F"/>
    <w:rsid w:val="003050A4"/>
    <w:rsid w:val="00305409"/>
    <w:rsid w:val="003056C1"/>
    <w:rsid w:val="0030585C"/>
    <w:rsid w:val="0030587F"/>
    <w:rsid w:val="003074D2"/>
    <w:rsid w:val="00310030"/>
    <w:rsid w:val="003101FF"/>
    <w:rsid w:val="003108B2"/>
    <w:rsid w:val="00311307"/>
    <w:rsid w:val="003114A7"/>
    <w:rsid w:val="003121DE"/>
    <w:rsid w:val="00312950"/>
    <w:rsid w:val="00313481"/>
    <w:rsid w:val="00313D35"/>
    <w:rsid w:val="00314E78"/>
    <w:rsid w:val="003151F1"/>
    <w:rsid w:val="003158AA"/>
    <w:rsid w:val="0031759F"/>
    <w:rsid w:val="00317720"/>
    <w:rsid w:val="00320612"/>
    <w:rsid w:val="00320E1C"/>
    <w:rsid w:val="00323476"/>
    <w:rsid w:val="00323DAC"/>
    <w:rsid w:val="00324333"/>
    <w:rsid w:val="003249D1"/>
    <w:rsid w:val="00324A89"/>
    <w:rsid w:val="00324E76"/>
    <w:rsid w:val="00324F39"/>
    <w:rsid w:val="0032589D"/>
    <w:rsid w:val="00325AF6"/>
    <w:rsid w:val="003263D4"/>
    <w:rsid w:val="0032672D"/>
    <w:rsid w:val="00326E97"/>
    <w:rsid w:val="003306AD"/>
    <w:rsid w:val="003312CE"/>
    <w:rsid w:val="00331BC1"/>
    <w:rsid w:val="00332DAC"/>
    <w:rsid w:val="00333376"/>
    <w:rsid w:val="00333772"/>
    <w:rsid w:val="00334465"/>
    <w:rsid w:val="003348FC"/>
    <w:rsid w:val="00335680"/>
    <w:rsid w:val="00335BEC"/>
    <w:rsid w:val="00336016"/>
    <w:rsid w:val="00336DED"/>
    <w:rsid w:val="00336E24"/>
    <w:rsid w:val="00336E97"/>
    <w:rsid w:val="00336F4F"/>
    <w:rsid w:val="003370E4"/>
    <w:rsid w:val="003374D9"/>
    <w:rsid w:val="00337B2D"/>
    <w:rsid w:val="00337D61"/>
    <w:rsid w:val="00340292"/>
    <w:rsid w:val="00341421"/>
    <w:rsid w:val="00341BB5"/>
    <w:rsid w:val="00341C9E"/>
    <w:rsid w:val="00342C27"/>
    <w:rsid w:val="00343564"/>
    <w:rsid w:val="00343D0F"/>
    <w:rsid w:val="00345108"/>
    <w:rsid w:val="0034540B"/>
    <w:rsid w:val="00345E4B"/>
    <w:rsid w:val="00346093"/>
    <w:rsid w:val="0034648B"/>
    <w:rsid w:val="00346864"/>
    <w:rsid w:val="00346907"/>
    <w:rsid w:val="00347A82"/>
    <w:rsid w:val="00347A93"/>
    <w:rsid w:val="003505F0"/>
    <w:rsid w:val="00350CD9"/>
    <w:rsid w:val="00351EAE"/>
    <w:rsid w:val="0035247C"/>
    <w:rsid w:val="003531BB"/>
    <w:rsid w:val="00353FA7"/>
    <w:rsid w:val="003549D1"/>
    <w:rsid w:val="00354D84"/>
    <w:rsid w:val="00355277"/>
    <w:rsid w:val="003553B5"/>
    <w:rsid w:val="003554F9"/>
    <w:rsid w:val="0035570B"/>
    <w:rsid w:val="00356B1C"/>
    <w:rsid w:val="00357B60"/>
    <w:rsid w:val="00360108"/>
    <w:rsid w:val="003607E8"/>
    <w:rsid w:val="00362BB2"/>
    <w:rsid w:val="0036414E"/>
    <w:rsid w:val="00364306"/>
    <w:rsid w:val="003652A7"/>
    <w:rsid w:val="003659A1"/>
    <w:rsid w:val="00365BD1"/>
    <w:rsid w:val="00370293"/>
    <w:rsid w:val="003706F5"/>
    <w:rsid w:val="003709FF"/>
    <w:rsid w:val="003725FF"/>
    <w:rsid w:val="00372AC0"/>
    <w:rsid w:val="003734C0"/>
    <w:rsid w:val="00374513"/>
    <w:rsid w:val="0037559E"/>
    <w:rsid w:val="00376646"/>
    <w:rsid w:val="00376A07"/>
    <w:rsid w:val="0037758F"/>
    <w:rsid w:val="00377E1E"/>
    <w:rsid w:val="00377E7C"/>
    <w:rsid w:val="00380B92"/>
    <w:rsid w:val="003815A0"/>
    <w:rsid w:val="00381F7C"/>
    <w:rsid w:val="00383607"/>
    <w:rsid w:val="0038374C"/>
    <w:rsid w:val="003845DE"/>
    <w:rsid w:val="00385425"/>
    <w:rsid w:val="003861B8"/>
    <w:rsid w:val="00390ADB"/>
    <w:rsid w:val="00390F5C"/>
    <w:rsid w:val="003916F2"/>
    <w:rsid w:val="0039196C"/>
    <w:rsid w:val="00391E9E"/>
    <w:rsid w:val="00392BA8"/>
    <w:rsid w:val="00393527"/>
    <w:rsid w:val="003936D6"/>
    <w:rsid w:val="00393BA7"/>
    <w:rsid w:val="00393ED1"/>
    <w:rsid w:val="0039442F"/>
    <w:rsid w:val="00394C84"/>
    <w:rsid w:val="003954D1"/>
    <w:rsid w:val="00395A8D"/>
    <w:rsid w:val="00396110"/>
    <w:rsid w:val="00396E8C"/>
    <w:rsid w:val="00397859"/>
    <w:rsid w:val="003A0B42"/>
    <w:rsid w:val="003A3A7E"/>
    <w:rsid w:val="003A3D52"/>
    <w:rsid w:val="003A4560"/>
    <w:rsid w:val="003A54B4"/>
    <w:rsid w:val="003A55A0"/>
    <w:rsid w:val="003A5D1C"/>
    <w:rsid w:val="003B00AC"/>
    <w:rsid w:val="003B04D6"/>
    <w:rsid w:val="003B068A"/>
    <w:rsid w:val="003B22D0"/>
    <w:rsid w:val="003B237B"/>
    <w:rsid w:val="003B2C14"/>
    <w:rsid w:val="003B4AE0"/>
    <w:rsid w:val="003B4B34"/>
    <w:rsid w:val="003C0ABC"/>
    <w:rsid w:val="003C1E05"/>
    <w:rsid w:val="003C20F9"/>
    <w:rsid w:val="003C5C4E"/>
    <w:rsid w:val="003C5C9F"/>
    <w:rsid w:val="003C6585"/>
    <w:rsid w:val="003C7C9F"/>
    <w:rsid w:val="003D099B"/>
    <w:rsid w:val="003D09FA"/>
    <w:rsid w:val="003D0B4C"/>
    <w:rsid w:val="003D1340"/>
    <w:rsid w:val="003D138D"/>
    <w:rsid w:val="003D1B9B"/>
    <w:rsid w:val="003D2CCB"/>
    <w:rsid w:val="003D348D"/>
    <w:rsid w:val="003D3639"/>
    <w:rsid w:val="003D3AB1"/>
    <w:rsid w:val="003D3D0F"/>
    <w:rsid w:val="003D47C2"/>
    <w:rsid w:val="003D49B5"/>
    <w:rsid w:val="003D5DCD"/>
    <w:rsid w:val="003D5EBC"/>
    <w:rsid w:val="003D5F53"/>
    <w:rsid w:val="003D5FF7"/>
    <w:rsid w:val="003D614E"/>
    <w:rsid w:val="003D6755"/>
    <w:rsid w:val="003D6A04"/>
    <w:rsid w:val="003D6A35"/>
    <w:rsid w:val="003D6B5E"/>
    <w:rsid w:val="003D6E3A"/>
    <w:rsid w:val="003D71A4"/>
    <w:rsid w:val="003E0046"/>
    <w:rsid w:val="003E0543"/>
    <w:rsid w:val="003E05F0"/>
    <w:rsid w:val="003E09FB"/>
    <w:rsid w:val="003E0DC4"/>
    <w:rsid w:val="003E1059"/>
    <w:rsid w:val="003E1372"/>
    <w:rsid w:val="003E1830"/>
    <w:rsid w:val="003E1A36"/>
    <w:rsid w:val="003E1C86"/>
    <w:rsid w:val="003E1F6C"/>
    <w:rsid w:val="003E2352"/>
    <w:rsid w:val="003E2C99"/>
    <w:rsid w:val="003E32A0"/>
    <w:rsid w:val="003E36D3"/>
    <w:rsid w:val="003E3C7E"/>
    <w:rsid w:val="003E4315"/>
    <w:rsid w:val="003E4E9C"/>
    <w:rsid w:val="003E4EA5"/>
    <w:rsid w:val="003E6129"/>
    <w:rsid w:val="003E6A15"/>
    <w:rsid w:val="003E6CEB"/>
    <w:rsid w:val="003E7657"/>
    <w:rsid w:val="003E7DCC"/>
    <w:rsid w:val="003F2A5E"/>
    <w:rsid w:val="003F3AD8"/>
    <w:rsid w:val="003F3AF2"/>
    <w:rsid w:val="003F518D"/>
    <w:rsid w:val="003F51F1"/>
    <w:rsid w:val="003F6BFE"/>
    <w:rsid w:val="003F6F42"/>
    <w:rsid w:val="003F7B60"/>
    <w:rsid w:val="003F7CF3"/>
    <w:rsid w:val="003F7D40"/>
    <w:rsid w:val="003F7F02"/>
    <w:rsid w:val="0040019B"/>
    <w:rsid w:val="00402C8D"/>
    <w:rsid w:val="004030E1"/>
    <w:rsid w:val="004035F4"/>
    <w:rsid w:val="00403BBD"/>
    <w:rsid w:val="00403D6F"/>
    <w:rsid w:val="00404A74"/>
    <w:rsid w:val="00405896"/>
    <w:rsid w:val="00405FC8"/>
    <w:rsid w:val="00406E27"/>
    <w:rsid w:val="004071E4"/>
    <w:rsid w:val="00410632"/>
    <w:rsid w:val="00411542"/>
    <w:rsid w:val="004116BF"/>
    <w:rsid w:val="00413B51"/>
    <w:rsid w:val="00413E28"/>
    <w:rsid w:val="00414392"/>
    <w:rsid w:val="00414FE4"/>
    <w:rsid w:val="004161FE"/>
    <w:rsid w:val="00416237"/>
    <w:rsid w:val="00416D77"/>
    <w:rsid w:val="00416EA4"/>
    <w:rsid w:val="0041768A"/>
    <w:rsid w:val="0041787E"/>
    <w:rsid w:val="00420BBE"/>
    <w:rsid w:val="0042141E"/>
    <w:rsid w:val="00421839"/>
    <w:rsid w:val="00422E50"/>
    <w:rsid w:val="004242F1"/>
    <w:rsid w:val="00424652"/>
    <w:rsid w:val="004248F0"/>
    <w:rsid w:val="004249AF"/>
    <w:rsid w:val="00424E54"/>
    <w:rsid w:val="0042528F"/>
    <w:rsid w:val="0042529D"/>
    <w:rsid w:val="004257A9"/>
    <w:rsid w:val="00425E53"/>
    <w:rsid w:val="00427508"/>
    <w:rsid w:val="00427670"/>
    <w:rsid w:val="0042777E"/>
    <w:rsid w:val="00427E05"/>
    <w:rsid w:val="00427EAF"/>
    <w:rsid w:val="00430289"/>
    <w:rsid w:val="004319DE"/>
    <w:rsid w:val="00432A0E"/>
    <w:rsid w:val="00432B22"/>
    <w:rsid w:val="00432F81"/>
    <w:rsid w:val="0043405C"/>
    <w:rsid w:val="00434490"/>
    <w:rsid w:val="0043622A"/>
    <w:rsid w:val="00436302"/>
    <w:rsid w:val="00440B51"/>
    <w:rsid w:val="00440BF8"/>
    <w:rsid w:val="00441140"/>
    <w:rsid w:val="0044135A"/>
    <w:rsid w:val="0044192C"/>
    <w:rsid w:val="00444DD9"/>
    <w:rsid w:val="0044568A"/>
    <w:rsid w:val="004460EA"/>
    <w:rsid w:val="00446223"/>
    <w:rsid w:val="004465BC"/>
    <w:rsid w:val="00446B53"/>
    <w:rsid w:val="00446CC3"/>
    <w:rsid w:val="00450E44"/>
    <w:rsid w:val="00450F7B"/>
    <w:rsid w:val="0045116E"/>
    <w:rsid w:val="004511E3"/>
    <w:rsid w:val="00451FE3"/>
    <w:rsid w:val="004520D9"/>
    <w:rsid w:val="004524A4"/>
    <w:rsid w:val="004527CC"/>
    <w:rsid w:val="00452B67"/>
    <w:rsid w:val="0045453C"/>
    <w:rsid w:val="00454955"/>
    <w:rsid w:val="004563D7"/>
    <w:rsid w:val="00457882"/>
    <w:rsid w:val="004578EE"/>
    <w:rsid w:val="00457F50"/>
    <w:rsid w:val="004601AF"/>
    <w:rsid w:val="00460301"/>
    <w:rsid w:val="0046057C"/>
    <w:rsid w:val="00463651"/>
    <w:rsid w:val="0046372D"/>
    <w:rsid w:val="004637B0"/>
    <w:rsid w:val="00463823"/>
    <w:rsid w:val="00463A9D"/>
    <w:rsid w:val="00463D0E"/>
    <w:rsid w:val="00464489"/>
    <w:rsid w:val="00464533"/>
    <w:rsid w:val="00465854"/>
    <w:rsid w:val="00465C10"/>
    <w:rsid w:val="00465C75"/>
    <w:rsid w:val="00465FED"/>
    <w:rsid w:val="004661AB"/>
    <w:rsid w:val="00467EF5"/>
    <w:rsid w:val="00470024"/>
    <w:rsid w:val="00470F1A"/>
    <w:rsid w:val="00471025"/>
    <w:rsid w:val="00472942"/>
    <w:rsid w:val="00472C23"/>
    <w:rsid w:val="0047582D"/>
    <w:rsid w:val="00475E60"/>
    <w:rsid w:val="004765F9"/>
    <w:rsid w:val="00476BAD"/>
    <w:rsid w:val="0047700F"/>
    <w:rsid w:val="00477405"/>
    <w:rsid w:val="0048043A"/>
    <w:rsid w:val="00480D34"/>
    <w:rsid w:val="00480E5D"/>
    <w:rsid w:val="0048117A"/>
    <w:rsid w:val="00482BD0"/>
    <w:rsid w:val="00483F56"/>
    <w:rsid w:val="004841CC"/>
    <w:rsid w:val="00484F7A"/>
    <w:rsid w:val="00485787"/>
    <w:rsid w:val="00485D87"/>
    <w:rsid w:val="0048683B"/>
    <w:rsid w:val="00486A6C"/>
    <w:rsid w:val="00490088"/>
    <w:rsid w:val="00491104"/>
    <w:rsid w:val="00492882"/>
    <w:rsid w:val="00493389"/>
    <w:rsid w:val="004950EA"/>
    <w:rsid w:val="004953A7"/>
    <w:rsid w:val="00495A7B"/>
    <w:rsid w:val="00495FD6"/>
    <w:rsid w:val="00496944"/>
    <w:rsid w:val="00497B69"/>
    <w:rsid w:val="00497C8E"/>
    <w:rsid w:val="004A1773"/>
    <w:rsid w:val="004A1D6D"/>
    <w:rsid w:val="004A2565"/>
    <w:rsid w:val="004A2EBE"/>
    <w:rsid w:val="004A3BCD"/>
    <w:rsid w:val="004A444B"/>
    <w:rsid w:val="004A5FF9"/>
    <w:rsid w:val="004A7AEC"/>
    <w:rsid w:val="004A7C55"/>
    <w:rsid w:val="004B0084"/>
    <w:rsid w:val="004B2892"/>
    <w:rsid w:val="004B3433"/>
    <w:rsid w:val="004B36C6"/>
    <w:rsid w:val="004B373A"/>
    <w:rsid w:val="004B4CFA"/>
    <w:rsid w:val="004B5237"/>
    <w:rsid w:val="004B5426"/>
    <w:rsid w:val="004B6D1C"/>
    <w:rsid w:val="004B75B7"/>
    <w:rsid w:val="004C0739"/>
    <w:rsid w:val="004C0873"/>
    <w:rsid w:val="004C154A"/>
    <w:rsid w:val="004C19A1"/>
    <w:rsid w:val="004C20D6"/>
    <w:rsid w:val="004C27B6"/>
    <w:rsid w:val="004C3428"/>
    <w:rsid w:val="004C3838"/>
    <w:rsid w:val="004C38B7"/>
    <w:rsid w:val="004C45CD"/>
    <w:rsid w:val="004C537F"/>
    <w:rsid w:val="004C5459"/>
    <w:rsid w:val="004C65EF"/>
    <w:rsid w:val="004C7564"/>
    <w:rsid w:val="004C762C"/>
    <w:rsid w:val="004D09BD"/>
    <w:rsid w:val="004D1209"/>
    <w:rsid w:val="004D1725"/>
    <w:rsid w:val="004D191B"/>
    <w:rsid w:val="004D31D1"/>
    <w:rsid w:val="004D52B5"/>
    <w:rsid w:val="004D534E"/>
    <w:rsid w:val="004D5613"/>
    <w:rsid w:val="004D63ED"/>
    <w:rsid w:val="004D734C"/>
    <w:rsid w:val="004E007A"/>
    <w:rsid w:val="004E04BC"/>
    <w:rsid w:val="004E0B2E"/>
    <w:rsid w:val="004E0CE0"/>
    <w:rsid w:val="004E1259"/>
    <w:rsid w:val="004E145F"/>
    <w:rsid w:val="004E2D29"/>
    <w:rsid w:val="004E2E31"/>
    <w:rsid w:val="004E35C9"/>
    <w:rsid w:val="004E42E7"/>
    <w:rsid w:val="004E56CA"/>
    <w:rsid w:val="004E5864"/>
    <w:rsid w:val="004E5FB2"/>
    <w:rsid w:val="004E66E3"/>
    <w:rsid w:val="004E68E9"/>
    <w:rsid w:val="004E70EB"/>
    <w:rsid w:val="004E7D84"/>
    <w:rsid w:val="004F273E"/>
    <w:rsid w:val="004F5DDF"/>
    <w:rsid w:val="004F5ECA"/>
    <w:rsid w:val="004F5F84"/>
    <w:rsid w:val="004F62F2"/>
    <w:rsid w:val="004F74D0"/>
    <w:rsid w:val="004F764F"/>
    <w:rsid w:val="004F79BF"/>
    <w:rsid w:val="00500481"/>
    <w:rsid w:val="005026D3"/>
    <w:rsid w:val="00502E6E"/>
    <w:rsid w:val="00503B92"/>
    <w:rsid w:val="00504992"/>
    <w:rsid w:val="00505FB8"/>
    <w:rsid w:val="00506167"/>
    <w:rsid w:val="005064A4"/>
    <w:rsid w:val="005067A1"/>
    <w:rsid w:val="00510A49"/>
    <w:rsid w:val="00511EB9"/>
    <w:rsid w:val="00512142"/>
    <w:rsid w:val="00513375"/>
    <w:rsid w:val="0051368D"/>
    <w:rsid w:val="00513FFD"/>
    <w:rsid w:val="0051460D"/>
    <w:rsid w:val="00514696"/>
    <w:rsid w:val="0051569C"/>
    <w:rsid w:val="0051580D"/>
    <w:rsid w:val="0051618B"/>
    <w:rsid w:val="005168F6"/>
    <w:rsid w:val="00517366"/>
    <w:rsid w:val="005177D0"/>
    <w:rsid w:val="00520A83"/>
    <w:rsid w:val="00520B20"/>
    <w:rsid w:val="00520F78"/>
    <w:rsid w:val="00521A62"/>
    <w:rsid w:val="005220A7"/>
    <w:rsid w:val="00522325"/>
    <w:rsid w:val="0052373A"/>
    <w:rsid w:val="00523CF2"/>
    <w:rsid w:val="005244A7"/>
    <w:rsid w:val="00525A4F"/>
    <w:rsid w:val="005272D5"/>
    <w:rsid w:val="005273CA"/>
    <w:rsid w:val="00527E22"/>
    <w:rsid w:val="00530807"/>
    <w:rsid w:val="0053129B"/>
    <w:rsid w:val="00531CCC"/>
    <w:rsid w:val="00531E4F"/>
    <w:rsid w:val="0053236E"/>
    <w:rsid w:val="00532B4E"/>
    <w:rsid w:val="00532CFC"/>
    <w:rsid w:val="0053328D"/>
    <w:rsid w:val="0053501B"/>
    <w:rsid w:val="005361B1"/>
    <w:rsid w:val="00536CA8"/>
    <w:rsid w:val="00540E6B"/>
    <w:rsid w:val="005413B2"/>
    <w:rsid w:val="00544FEE"/>
    <w:rsid w:val="00545D92"/>
    <w:rsid w:val="00545FCD"/>
    <w:rsid w:val="005460F2"/>
    <w:rsid w:val="00546F25"/>
    <w:rsid w:val="00547C98"/>
    <w:rsid w:val="0055005B"/>
    <w:rsid w:val="0055115C"/>
    <w:rsid w:val="00551B4A"/>
    <w:rsid w:val="005521C7"/>
    <w:rsid w:val="00552BD9"/>
    <w:rsid w:val="0055305E"/>
    <w:rsid w:val="005531DD"/>
    <w:rsid w:val="005534C2"/>
    <w:rsid w:val="00554931"/>
    <w:rsid w:val="00554C28"/>
    <w:rsid w:val="00554C5E"/>
    <w:rsid w:val="00555594"/>
    <w:rsid w:val="005556C0"/>
    <w:rsid w:val="005556F4"/>
    <w:rsid w:val="00555B71"/>
    <w:rsid w:val="005564F6"/>
    <w:rsid w:val="00557611"/>
    <w:rsid w:val="00557775"/>
    <w:rsid w:val="00560430"/>
    <w:rsid w:val="00560841"/>
    <w:rsid w:val="00560888"/>
    <w:rsid w:val="00560F07"/>
    <w:rsid w:val="005611FC"/>
    <w:rsid w:val="00561A78"/>
    <w:rsid w:val="00561D02"/>
    <w:rsid w:val="0056334A"/>
    <w:rsid w:val="00563919"/>
    <w:rsid w:val="00563959"/>
    <w:rsid w:val="00564AC8"/>
    <w:rsid w:val="0056543D"/>
    <w:rsid w:val="0056574E"/>
    <w:rsid w:val="0056611E"/>
    <w:rsid w:val="00566BD7"/>
    <w:rsid w:val="00566C08"/>
    <w:rsid w:val="00567D17"/>
    <w:rsid w:val="0057036B"/>
    <w:rsid w:val="00570A80"/>
    <w:rsid w:val="00571484"/>
    <w:rsid w:val="00571A2B"/>
    <w:rsid w:val="00571F9B"/>
    <w:rsid w:val="00572848"/>
    <w:rsid w:val="00573372"/>
    <w:rsid w:val="00574495"/>
    <w:rsid w:val="005744A0"/>
    <w:rsid w:val="00574BB9"/>
    <w:rsid w:val="00574EDE"/>
    <w:rsid w:val="00574EFF"/>
    <w:rsid w:val="0057608F"/>
    <w:rsid w:val="0057755A"/>
    <w:rsid w:val="005807CE"/>
    <w:rsid w:val="00581120"/>
    <w:rsid w:val="00581636"/>
    <w:rsid w:val="0058170B"/>
    <w:rsid w:val="00582953"/>
    <w:rsid w:val="00582BC2"/>
    <w:rsid w:val="00583A0B"/>
    <w:rsid w:val="00583B6D"/>
    <w:rsid w:val="005851B0"/>
    <w:rsid w:val="00586373"/>
    <w:rsid w:val="00586A88"/>
    <w:rsid w:val="00587591"/>
    <w:rsid w:val="005876BC"/>
    <w:rsid w:val="00587E61"/>
    <w:rsid w:val="005901DF"/>
    <w:rsid w:val="005909DA"/>
    <w:rsid w:val="00590AB8"/>
    <w:rsid w:val="00590E25"/>
    <w:rsid w:val="00591313"/>
    <w:rsid w:val="00591AF7"/>
    <w:rsid w:val="00591D21"/>
    <w:rsid w:val="0059244E"/>
    <w:rsid w:val="00592944"/>
    <w:rsid w:val="00592D74"/>
    <w:rsid w:val="00593847"/>
    <w:rsid w:val="005939B3"/>
    <w:rsid w:val="00593EA4"/>
    <w:rsid w:val="00594CC1"/>
    <w:rsid w:val="00594D97"/>
    <w:rsid w:val="005955D6"/>
    <w:rsid w:val="00595A45"/>
    <w:rsid w:val="00596758"/>
    <w:rsid w:val="00596CDC"/>
    <w:rsid w:val="00596DB4"/>
    <w:rsid w:val="00596F25"/>
    <w:rsid w:val="005A01C4"/>
    <w:rsid w:val="005A042A"/>
    <w:rsid w:val="005A128D"/>
    <w:rsid w:val="005A1511"/>
    <w:rsid w:val="005A1C16"/>
    <w:rsid w:val="005A3CD6"/>
    <w:rsid w:val="005A484E"/>
    <w:rsid w:val="005A4BE6"/>
    <w:rsid w:val="005A4C5C"/>
    <w:rsid w:val="005A507B"/>
    <w:rsid w:val="005A52A5"/>
    <w:rsid w:val="005A5A06"/>
    <w:rsid w:val="005A6EDD"/>
    <w:rsid w:val="005B048A"/>
    <w:rsid w:val="005B0777"/>
    <w:rsid w:val="005B08C3"/>
    <w:rsid w:val="005B0E10"/>
    <w:rsid w:val="005B0FC6"/>
    <w:rsid w:val="005B1557"/>
    <w:rsid w:val="005B19FE"/>
    <w:rsid w:val="005B251A"/>
    <w:rsid w:val="005B379E"/>
    <w:rsid w:val="005B393E"/>
    <w:rsid w:val="005B3F15"/>
    <w:rsid w:val="005B4349"/>
    <w:rsid w:val="005B4B6A"/>
    <w:rsid w:val="005B7DB4"/>
    <w:rsid w:val="005C0315"/>
    <w:rsid w:val="005C0558"/>
    <w:rsid w:val="005C0857"/>
    <w:rsid w:val="005C0C2D"/>
    <w:rsid w:val="005C1A4F"/>
    <w:rsid w:val="005C22CB"/>
    <w:rsid w:val="005C25DF"/>
    <w:rsid w:val="005C33C5"/>
    <w:rsid w:val="005C344E"/>
    <w:rsid w:val="005C3FAA"/>
    <w:rsid w:val="005C406E"/>
    <w:rsid w:val="005C4569"/>
    <w:rsid w:val="005C48E0"/>
    <w:rsid w:val="005C544B"/>
    <w:rsid w:val="005C5C75"/>
    <w:rsid w:val="005C631E"/>
    <w:rsid w:val="005C6CC5"/>
    <w:rsid w:val="005C6EF0"/>
    <w:rsid w:val="005D0109"/>
    <w:rsid w:val="005D09DB"/>
    <w:rsid w:val="005D14BA"/>
    <w:rsid w:val="005D1CED"/>
    <w:rsid w:val="005D2EA8"/>
    <w:rsid w:val="005D2FF5"/>
    <w:rsid w:val="005D37AB"/>
    <w:rsid w:val="005D37CD"/>
    <w:rsid w:val="005D4435"/>
    <w:rsid w:val="005D52F9"/>
    <w:rsid w:val="005D61F9"/>
    <w:rsid w:val="005D6CE5"/>
    <w:rsid w:val="005D7329"/>
    <w:rsid w:val="005E0415"/>
    <w:rsid w:val="005E0FC4"/>
    <w:rsid w:val="005E1467"/>
    <w:rsid w:val="005E2375"/>
    <w:rsid w:val="005E2656"/>
    <w:rsid w:val="005E2C44"/>
    <w:rsid w:val="005E41B1"/>
    <w:rsid w:val="005E4539"/>
    <w:rsid w:val="005E4C2F"/>
    <w:rsid w:val="005E52CD"/>
    <w:rsid w:val="005E52F8"/>
    <w:rsid w:val="005E53D6"/>
    <w:rsid w:val="005E6CC9"/>
    <w:rsid w:val="005E704B"/>
    <w:rsid w:val="005E77BD"/>
    <w:rsid w:val="005E7AA9"/>
    <w:rsid w:val="005E7BE0"/>
    <w:rsid w:val="005F02A0"/>
    <w:rsid w:val="005F1B64"/>
    <w:rsid w:val="005F21F9"/>
    <w:rsid w:val="005F23CC"/>
    <w:rsid w:val="005F270B"/>
    <w:rsid w:val="005F46F3"/>
    <w:rsid w:val="005F48A8"/>
    <w:rsid w:val="005F5ADB"/>
    <w:rsid w:val="005F62F1"/>
    <w:rsid w:val="005F6471"/>
    <w:rsid w:val="0060009B"/>
    <w:rsid w:val="0060060A"/>
    <w:rsid w:val="00600F76"/>
    <w:rsid w:val="00601E28"/>
    <w:rsid w:val="006020D5"/>
    <w:rsid w:val="0060322D"/>
    <w:rsid w:val="00603842"/>
    <w:rsid w:val="006042DC"/>
    <w:rsid w:val="0060435B"/>
    <w:rsid w:val="00604663"/>
    <w:rsid w:val="00604706"/>
    <w:rsid w:val="0060499C"/>
    <w:rsid w:val="00604BC6"/>
    <w:rsid w:val="00605905"/>
    <w:rsid w:val="00605C30"/>
    <w:rsid w:val="00605CA3"/>
    <w:rsid w:val="0060710D"/>
    <w:rsid w:val="00607684"/>
    <w:rsid w:val="00607986"/>
    <w:rsid w:val="00607E32"/>
    <w:rsid w:val="00611342"/>
    <w:rsid w:val="006120FD"/>
    <w:rsid w:val="00612D94"/>
    <w:rsid w:val="0061345B"/>
    <w:rsid w:val="00613BA3"/>
    <w:rsid w:val="0061430E"/>
    <w:rsid w:val="00614C73"/>
    <w:rsid w:val="00615037"/>
    <w:rsid w:val="00616238"/>
    <w:rsid w:val="00617241"/>
    <w:rsid w:val="006175C9"/>
    <w:rsid w:val="00617C86"/>
    <w:rsid w:val="00620D68"/>
    <w:rsid w:val="00621188"/>
    <w:rsid w:val="00621DC0"/>
    <w:rsid w:val="0062302D"/>
    <w:rsid w:val="00623E92"/>
    <w:rsid w:val="006254EE"/>
    <w:rsid w:val="006257ED"/>
    <w:rsid w:val="006266A5"/>
    <w:rsid w:val="00626EB7"/>
    <w:rsid w:val="00627719"/>
    <w:rsid w:val="00627762"/>
    <w:rsid w:val="00627F10"/>
    <w:rsid w:val="0063048D"/>
    <w:rsid w:val="00631F6D"/>
    <w:rsid w:val="0063208B"/>
    <w:rsid w:val="006320F9"/>
    <w:rsid w:val="00632AAB"/>
    <w:rsid w:val="00632E9E"/>
    <w:rsid w:val="00633030"/>
    <w:rsid w:val="00633243"/>
    <w:rsid w:val="00634657"/>
    <w:rsid w:val="00634BCB"/>
    <w:rsid w:val="00634D9A"/>
    <w:rsid w:val="00635154"/>
    <w:rsid w:val="0063619D"/>
    <w:rsid w:val="00636CC8"/>
    <w:rsid w:val="00636F09"/>
    <w:rsid w:val="00637EA8"/>
    <w:rsid w:val="0064005F"/>
    <w:rsid w:val="006402A1"/>
    <w:rsid w:val="0064145C"/>
    <w:rsid w:val="006425DA"/>
    <w:rsid w:val="00642BB7"/>
    <w:rsid w:val="00643283"/>
    <w:rsid w:val="006434D5"/>
    <w:rsid w:val="006435A4"/>
    <w:rsid w:val="0064383C"/>
    <w:rsid w:val="0064494A"/>
    <w:rsid w:val="00644E58"/>
    <w:rsid w:val="00644F2B"/>
    <w:rsid w:val="006451BB"/>
    <w:rsid w:val="00645B58"/>
    <w:rsid w:val="00646C86"/>
    <w:rsid w:val="00646D54"/>
    <w:rsid w:val="00646E07"/>
    <w:rsid w:val="0064740A"/>
    <w:rsid w:val="00647F3D"/>
    <w:rsid w:val="00650F8A"/>
    <w:rsid w:val="006510B0"/>
    <w:rsid w:val="006510C5"/>
    <w:rsid w:val="00652377"/>
    <w:rsid w:val="00652C47"/>
    <w:rsid w:val="006531BB"/>
    <w:rsid w:val="00654164"/>
    <w:rsid w:val="00654223"/>
    <w:rsid w:val="0065599D"/>
    <w:rsid w:val="00656C47"/>
    <w:rsid w:val="00660195"/>
    <w:rsid w:val="006606C2"/>
    <w:rsid w:val="0066130B"/>
    <w:rsid w:val="0066179C"/>
    <w:rsid w:val="0066186B"/>
    <w:rsid w:val="00661C56"/>
    <w:rsid w:val="00661E01"/>
    <w:rsid w:val="00661F8A"/>
    <w:rsid w:val="00661FC7"/>
    <w:rsid w:val="00663BB4"/>
    <w:rsid w:val="00664605"/>
    <w:rsid w:val="00664AF6"/>
    <w:rsid w:val="00664E98"/>
    <w:rsid w:val="00665080"/>
    <w:rsid w:val="00665CC7"/>
    <w:rsid w:val="00665EA2"/>
    <w:rsid w:val="00666445"/>
    <w:rsid w:val="00666CD2"/>
    <w:rsid w:val="00667776"/>
    <w:rsid w:val="006678BC"/>
    <w:rsid w:val="006703E0"/>
    <w:rsid w:val="00671470"/>
    <w:rsid w:val="00671C7A"/>
    <w:rsid w:val="006725AB"/>
    <w:rsid w:val="00672FCD"/>
    <w:rsid w:val="00673297"/>
    <w:rsid w:val="00673772"/>
    <w:rsid w:val="0067418B"/>
    <w:rsid w:val="00674C84"/>
    <w:rsid w:val="006750EA"/>
    <w:rsid w:val="0067546C"/>
    <w:rsid w:val="006773E6"/>
    <w:rsid w:val="0068019A"/>
    <w:rsid w:val="00680952"/>
    <w:rsid w:val="00680BB8"/>
    <w:rsid w:val="00680C7F"/>
    <w:rsid w:val="00680EEA"/>
    <w:rsid w:val="00681399"/>
    <w:rsid w:val="00681F58"/>
    <w:rsid w:val="0068261E"/>
    <w:rsid w:val="006830D7"/>
    <w:rsid w:val="0068315A"/>
    <w:rsid w:val="006836C7"/>
    <w:rsid w:val="0068441F"/>
    <w:rsid w:val="00684A1C"/>
    <w:rsid w:val="00684D7B"/>
    <w:rsid w:val="00684DAF"/>
    <w:rsid w:val="006852D5"/>
    <w:rsid w:val="00685CC9"/>
    <w:rsid w:val="00686476"/>
    <w:rsid w:val="00686764"/>
    <w:rsid w:val="00687082"/>
    <w:rsid w:val="00687DE0"/>
    <w:rsid w:val="00690A95"/>
    <w:rsid w:val="00690ED8"/>
    <w:rsid w:val="00692012"/>
    <w:rsid w:val="006945C3"/>
    <w:rsid w:val="0069494B"/>
    <w:rsid w:val="00695808"/>
    <w:rsid w:val="00695EDA"/>
    <w:rsid w:val="0069626F"/>
    <w:rsid w:val="00696B11"/>
    <w:rsid w:val="006971B5"/>
    <w:rsid w:val="00697631"/>
    <w:rsid w:val="00697C04"/>
    <w:rsid w:val="006A1028"/>
    <w:rsid w:val="006A1619"/>
    <w:rsid w:val="006A1786"/>
    <w:rsid w:val="006A1B6A"/>
    <w:rsid w:val="006A2457"/>
    <w:rsid w:val="006A24E1"/>
    <w:rsid w:val="006A315C"/>
    <w:rsid w:val="006A3419"/>
    <w:rsid w:val="006A37A8"/>
    <w:rsid w:val="006A3D0E"/>
    <w:rsid w:val="006A51FF"/>
    <w:rsid w:val="006A6CC2"/>
    <w:rsid w:val="006A751C"/>
    <w:rsid w:val="006B001C"/>
    <w:rsid w:val="006B034B"/>
    <w:rsid w:val="006B0AC8"/>
    <w:rsid w:val="006B0D82"/>
    <w:rsid w:val="006B11FB"/>
    <w:rsid w:val="006B13C5"/>
    <w:rsid w:val="006B162E"/>
    <w:rsid w:val="006B46FB"/>
    <w:rsid w:val="006B4BF7"/>
    <w:rsid w:val="006B5EAA"/>
    <w:rsid w:val="006B61C9"/>
    <w:rsid w:val="006B6783"/>
    <w:rsid w:val="006B7559"/>
    <w:rsid w:val="006B78A8"/>
    <w:rsid w:val="006C048B"/>
    <w:rsid w:val="006C053D"/>
    <w:rsid w:val="006C158D"/>
    <w:rsid w:val="006C243F"/>
    <w:rsid w:val="006C2A11"/>
    <w:rsid w:val="006C2D32"/>
    <w:rsid w:val="006C3ECE"/>
    <w:rsid w:val="006C490C"/>
    <w:rsid w:val="006C6670"/>
    <w:rsid w:val="006C6B12"/>
    <w:rsid w:val="006C782B"/>
    <w:rsid w:val="006D0A43"/>
    <w:rsid w:val="006D14E1"/>
    <w:rsid w:val="006D1BEF"/>
    <w:rsid w:val="006D1F2E"/>
    <w:rsid w:val="006D20D6"/>
    <w:rsid w:val="006D2347"/>
    <w:rsid w:val="006D29CF"/>
    <w:rsid w:val="006D2EC2"/>
    <w:rsid w:val="006D5225"/>
    <w:rsid w:val="006D5265"/>
    <w:rsid w:val="006D56ED"/>
    <w:rsid w:val="006D59EE"/>
    <w:rsid w:val="006D5CFD"/>
    <w:rsid w:val="006D5F59"/>
    <w:rsid w:val="006D73B3"/>
    <w:rsid w:val="006D7D66"/>
    <w:rsid w:val="006E009F"/>
    <w:rsid w:val="006E01BB"/>
    <w:rsid w:val="006E07F5"/>
    <w:rsid w:val="006E0D9A"/>
    <w:rsid w:val="006E11E9"/>
    <w:rsid w:val="006E21FB"/>
    <w:rsid w:val="006E2583"/>
    <w:rsid w:val="006E378E"/>
    <w:rsid w:val="006E39CA"/>
    <w:rsid w:val="006E3DA1"/>
    <w:rsid w:val="006E5BC3"/>
    <w:rsid w:val="006E5D59"/>
    <w:rsid w:val="006E6441"/>
    <w:rsid w:val="006E7293"/>
    <w:rsid w:val="006F06B1"/>
    <w:rsid w:val="006F1044"/>
    <w:rsid w:val="006F1B01"/>
    <w:rsid w:val="006F200A"/>
    <w:rsid w:val="006F214F"/>
    <w:rsid w:val="006F27EB"/>
    <w:rsid w:val="006F45A9"/>
    <w:rsid w:val="006F4620"/>
    <w:rsid w:val="006F4D6F"/>
    <w:rsid w:val="006F4F6E"/>
    <w:rsid w:val="006F50A6"/>
    <w:rsid w:val="006F550C"/>
    <w:rsid w:val="006F553B"/>
    <w:rsid w:val="006F5760"/>
    <w:rsid w:val="006F5ABE"/>
    <w:rsid w:val="006F744B"/>
    <w:rsid w:val="006F7812"/>
    <w:rsid w:val="006F7E25"/>
    <w:rsid w:val="00700430"/>
    <w:rsid w:val="00700563"/>
    <w:rsid w:val="007006F7"/>
    <w:rsid w:val="00700AD7"/>
    <w:rsid w:val="00700BB6"/>
    <w:rsid w:val="00700D56"/>
    <w:rsid w:val="0070149B"/>
    <w:rsid w:val="0070223B"/>
    <w:rsid w:val="0070388B"/>
    <w:rsid w:val="00703C21"/>
    <w:rsid w:val="00703E4A"/>
    <w:rsid w:val="00704AD9"/>
    <w:rsid w:val="00704D9D"/>
    <w:rsid w:val="007052E6"/>
    <w:rsid w:val="00705CDA"/>
    <w:rsid w:val="007066F4"/>
    <w:rsid w:val="00706CB6"/>
    <w:rsid w:val="00707E0A"/>
    <w:rsid w:val="00710B25"/>
    <w:rsid w:val="007112FB"/>
    <w:rsid w:val="007123A8"/>
    <w:rsid w:val="007137D8"/>
    <w:rsid w:val="00713807"/>
    <w:rsid w:val="00714139"/>
    <w:rsid w:val="00714E91"/>
    <w:rsid w:val="00715791"/>
    <w:rsid w:val="00716A1C"/>
    <w:rsid w:val="00716D83"/>
    <w:rsid w:val="007176DC"/>
    <w:rsid w:val="007205C0"/>
    <w:rsid w:val="00721005"/>
    <w:rsid w:val="00721903"/>
    <w:rsid w:val="007221ED"/>
    <w:rsid w:val="007223B4"/>
    <w:rsid w:val="00722746"/>
    <w:rsid w:val="00722C3E"/>
    <w:rsid w:val="00723A34"/>
    <w:rsid w:val="007252BC"/>
    <w:rsid w:val="00725C25"/>
    <w:rsid w:val="00726840"/>
    <w:rsid w:val="00726890"/>
    <w:rsid w:val="00726D59"/>
    <w:rsid w:val="00727027"/>
    <w:rsid w:val="00727321"/>
    <w:rsid w:val="007278A5"/>
    <w:rsid w:val="00727957"/>
    <w:rsid w:val="00727B50"/>
    <w:rsid w:val="00727D00"/>
    <w:rsid w:val="00730948"/>
    <w:rsid w:val="00732319"/>
    <w:rsid w:val="007323B3"/>
    <w:rsid w:val="00732D99"/>
    <w:rsid w:val="00733D51"/>
    <w:rsid w:val="0073406F"/>
    <w:rsid w:val="00734C4C"/>
    <w:rsid w:val="00734D73"/>
    <w:rsid w:val="00735018"/>
    <w:rsid w:val="00735E2C"/>
    <w:rsid w:val="00736359"/>
    <w:rsid w:val="007372B6"/>
    <w:rsid w:val="007374B8"/>
    <w:rsid w:val="00737A46"/>
    <w:rsid w:val="00737B87"/>
    <w:rsid w:val="007423AA"/>
    <w:rsid w:val="00742A49"/>
    <w:rsid w:val="00742AEF"/>
    <w:rsid w:val="00742BFB"/>
    <w:rsid w:val="00742D16"/>
    <w:rsid w:val="00743E60"/>
    <w:rsid w:val="00744613"/>
    <w:rsid w:val="00744C85"/>
    <w:rsid w:val="00746147"/>
    <w:rsid w:val="0074618C"/>
    <w:rsid w:val="00746A38"/>
    <w:rsid w:val="00746EB8"/>
    <w:rsid w:val="00746ECC"/>
    <w:rsid w:val="0074724D"/>
    <w:rsid w:val="00747393"/>
    <w:rsid w:val="0074767A"/>
    <w:rsid w:val="00750CA0"/>
    <w:rsid w:val="00750CF1"/>
    <w:rsid w:val="007512E1"/>
    <w:rsid w:val="0075184E"/>
    <w:rsid w:val="00751C3B"/>
    <w:rsid w:val="00752C77"/>
    <w:rsid w:val="0075366A"/>
    <w:rsid w:val="007539A3"/>
    <w:rsid w:val="007556AC"/>
    <w:rsid w:val="007559F1"/>
    <w:rsid w:val="00755D0A"/>
    <w:rsid w:val="00756869"/>
    <w:rsid w:val="00760738"/>
    <w:rsid w:val="0076115D"/>
    <w:rsid w:val="0076180A"/>
    <w:rsid w:val="007641E2"/>
    <w:rsid w:val="00764246"/>
    <w:rsid w:val="007647B3"/>
    <w:rsid w:val="00765184"/>
    <w:rsid w:val="007659EC"/>
    <w:rsid w:val="00766D13"/>
    <w:rsid w:val="007670E9"/>
    <w:rsid w:val="007676A2"/>
    <w:rsid w:val="00770179"/>
    <w:rsid w:val="0077126B"/>
    <w:rsid w:val="007774C2"/>
    <w:rsid w:val="0078075D"/>
    <w:rsid w:val="007810CA"/>
    <w:rsid w:val="00781B0E"/>
    <w:rsid w:val="0078209F"/>
    <w:rsid w:val="007827EF"/>
    <w:rsid w:val="0078339E"/>
    <w:rsid w:val="00783BF9"/>
    <w:rsid w:val="00783CB2"/>
    <w:rsid w:val="00783F0D"/>
    <w:rsid w:val="0078459D"/>
    <w:rsid w:val="007847E2"/>
    <w:rsid w:val="00784CDE"/>
    <w:rsid w:val="00785148"/>
    <w:rsid w:val="007858BC"/>
    <w:rsid w:val="00786779"/>
    <w:rsid w:val="00786AD5"/>
    <w:rsid w:val="0078753F"/>
    <w:rsid w:val="00787AB0"/>
    <w:rsid w:val="00787CC4"/>
    <w:rsid w:val="00792342"/>
    <w:rsid w:val="00792D25"/>
    <w:rsid w:val="007938C9"/>
    <w:rsid w:val="00793E46"/>
    <w:rsid w:val="00794FF3"/>
    <w:rsid w:val="0079510C"/>
    <w:rsid w:val="00795258"/>
    <w:rsid w:val="00795498"/>
    <w:rsid w:val="00795A07"/>
    <w:rsid w:val="00795D6A"/>
    <w:rsid w:val="00797502"/>
    <w:rsid w:val="007A0F15"/>
    <w:rsid w:val="007A10B7"/>
    <w:rsid w:val="007A1C43"/>
    <w:rsid w:val="007A2DD5"/>
    <w:rsid w:val="007A337B"/>
    <w:rsid w:val="007A355F"/>
    <w:rsid w:val="007A379E"/>
    <w:rsid w:val="007A3D23"/>
    <w:rsid w:val="007A539B"/>
    <w:rsid w:val="007A5450"/>
    <w:rsid w:val="007A56D2"/>
    <w:rsid w:val="007A5E92"/>
    <w:rsid w:val="007A71FE"/>
    <w:rsid w:val="007B0DA4"/>
    <w:rsid w:val="007B0E34"/>
    <w:rsid w:val="007B0F8F"/>
    <w:rsid w:val="007B2355"/>
    <w:rsid w:val="007B2681"/>
    <w:rsid w:val="007B2782"/>
    <w:rsid w:val="007B34A1"/>
    <w:rsid w:val="007B38A0"/>
    <w:rsid w:val="007B39EA"/>
    <w:rsid w:val="007B3BA2"/>
    <w:rsid w:val="007B4691"/>
    <w:rsid w:val="007B4AF6"/>
    <w:rsid w:val="007B512A"/>
    <w:rsid w:val="007B56A2"/>
    <w:rsid w:val="007B691F"/>
    <w:rsid w:val="007B6B34"/>
    <w:rsid w:val="007B7483"/>
    <w:rsid w:val="007B77B2"/>
    <w:rsid w:val="007C1B5F"/>
    <w:rsid w:val="007C2063"/>
    <w:rsid w:val="007C2092"/>
    <w:rsid w:val="007C2097"/>
    <w:rsid w:val="007C22D6"/>
    <w:rsid w:val="007C2520"/>
    <w:rsid w:val="007C26BC"/>
    <w:rsid w:val="007C26CB"/>
    <w:rsid w:val="007C2899"/>
    <w:rsid w:val="007C49E2"/>
    <w:rsid w:val="007C4AB2"/>
    <w:rsid w:val="007C5759"/>
    <w:rsid w:val="007C5F07"/>
    <w:rsid w:val="007C6096"/>
    <w:rsid w:val="007C675A"/>
    <w:rsid w:val="007C68D8"/>
    <w:rsid w:val="007C6A1F"/>
    <w:rsid w:val="007C740F"/>
    <w:rsid w:val="007C7B7A"/>
    <w:rsid w:val="007C7D4F"/>
    <w:rsid w:val="007D0D7D"/>
    <w:rsid w:val="007D1FBC"/>
    <w:rsid w:val="007D23EC"/>
    <w:rsid w:val="007D25AB"/>
    <w:rsid w:val="007D3588"/>
    <w:rsid w:val="007D371C"/>
    <w:rsid w:val="007D3806"/>
    <w:rsid w:val="007D3C54"/>
    <w:rsid w:val="007D3D33"/>
    <w:rsid w:val="007D4FE9"/>
    <w:rsid w:val="007D58D3"/>
    <w:rsid w:val="007D5A8E"/>
    <w:rsid w:val="007D5BD0"/>
    <w:rsid w:val="007D6A07"/>
    <w:rsid w:val="007D6AA8"/>
    <w:rsid w:val="007D720C"/>
    <w:rsid w:val="007D7558"/>
    <w:rsid w:val="007D769F"/>
    <w:rsid w:val="007D79F2"/>
    <w:rsid w:val="007E067B"/>
    <w:rsid w:val="007E09AD"/>
    <w:rsid w:val="007E1A91"/>
    <w:rsid w:val="007E2950"/>
    <w:rsid w:val="007E2C24"/>
    <w:rsid w:val="007E4171"/>
    <w:rsid w:val="007E4F98"/>
    <w:rsid w:val="007E4FE1"/>
    <w:rsid w:val="007E5DE3"/>
    <w:rsid w:val="007E6412"/>
    <w:rsid w:val="007E7231"/>
    <w:rsid w:val="007F049F"/>
    <w:rsid w:val="007F0C6D"/>
    <w:rsid w:val="007F18F0"/>
    <w:rsid w:val="007F21B5"/>
    <w:rsid w:val="007F23A8"/>
    <w:rsid w:val="007F255F"/>
    <w:rsid w:val="007F4629"/>
    <w:rsid w:val="007F48EA"/>
    <w:rsid w:val="007F4ADA"/>
    <w:rsid w:val="007F749F"/>
    <w:rsid w:val="007F7E1D"/>
    <w:rsid w:val="0080067C"/>
    <w:rsid w:val="00800CE4"/>
    <w:rsid w:val="00801417"/>
    <w:rsid w:val="008017D6"/>
    <w:rsid w:val="00801DB3"/>
    <w:rsid w:val="00802F13"/>
    <w:rsid w:val="00804FF2"/>
    <w:rsid w:val="008054ED"/>
    <w:rsid w:val="00805661"/>
    <w:rsid w:val="008056A8"/>
    <w:rsid w:val="008056CF"/>
    <w:rsid w:val="00805F28"/>
    <w:rsid w:val="0080631F"/>
    <w:rsid w:val="00806A8A"/>
    <w:rsid w:val="00806AEC"/>
    <w:rsid w:val="00807447"/>
    <w:rsid w:val="008078C4"/>
    <w:rsid w:val="00807F3F"/>
    <w:rsid w:val="00810995"/>
    <w:rsid w:val="008109DC"/>
    <w:rsid w:val="00811060"/>
    <w:rsid w:val="008110E2"/>
    <w:rsid w:val="0081134C"/>
    <w:rsid w:val="008117E8"/>
    <w:rsid w:val="00812212"/>
    <w:rsid w:val="00812DC6"/>
    <w:rsid w:val="00812FDD"/>
    <w:rsid w:val="008132CC"/>
    <w:rsid w:val="00813517"/>
    <w:rsid w:val="008136B2"/>
    <w:rsid w:val="008146F8"/>
    <w:rsid w:val="00814A3E"/>
    <w:rsid w:val="00814E75"/>
    <w:rsid w:val="00815A77"/>
    <w:rsid w:val="00815B0D"/>
    <w:rsid w:val="008165D1"/>
    <w:rsid w:val="00816B4C"/>
    <w:rsid w:val="00816C74"/>
    <w:rsid w:val="008215AC"/>
    <w:rsid w:val="00821FE9"/>
    <w:rsid w:val="00822016"/>
    <w:rsid w:val="00822452"/>
    <w:rsid w:val="0082323C"/>
    <w:rsid w:val="00823341"/>
    <w:rsid w:val="00823A6F"/>
    <w:rsid w:val="00824BEE"/>
    <w:rsid w:val="00824EF0"/>
    <w:rsid w:val="0082591E"/>
    <w:rsid w:val="00825B29"/>
    <w:rsid w:val="0082686B"/>
    <w:rsid w:val="00827083"/>
    <w:rsid w:val="008277FE"/>
    <w:rsid w:val="00827906"/>
    <w:rsid w:val="0082798F"/>
    <w:rsid w:val="008279FA"/>
    <w:rsid w:val="00827ABA"/>
    <w:rsid w:val="00827B7B"/>
    <w:rsid w:val="00827C63"/>
    <w:rsid w:val="00830026"/>
    <w:rsid w:val="00830BFE"/>
    <w:rsid w:val="00830C85"/>
    <w:rsid w:val="00831AC1"/>
    <w:rsid w:val="00833946"/>
    <w:rsid w:val="00833C88"/>
    <w:rsid w:val="00833EF0"/>
    <w:rsid w:val="0083440E"/>
    <w:rsid w:val="00834663"/>
    <w:rsid w:val="00834E3E"/>
    <w:rsid w:val="00836304"/>
    <w:rsid w:val="00836A3F"/>
    <w:rsid w:val="00837563"/>
    <w:rsid w:val="00840685"/>
    <w:rsid w:val="00840F9C"/>
    <w:rsid w:val="008410D3"/>
    <w:rsid w:val="00841E3F"/>
    <w:rsid w:val="00843571"/>
    <w:rsid w:val="00843C01"/>
    <w:rsid w:val="0084633B"/>
    <w:rsid w:val="008470D5"/>
    <w:rsid w:val="0085010F"/>
    <w:rsid w:val="0085015B"/>
    <w:rsid w:val="008506D6"/>
    <w:rsid w:val="00850967"/>
    <w:rsid w:val="008516E3"/>
    <w:rsid w:val="00852836"/>
    <w:rsid w:val="0085295C"/>
    <w:rsid w:val="00852B1B"/>
    <w:rsid w:val="008538AD"/>
    <w:rsid w:val="00853F62"/>
    <w:rsid w:val="0085786B"/>
    <w:rsid w:val="00860D92"/>
    <w:rsid w:val="00860FA5"/>
    <w:rsid w:val="00861D95"/>
    <w:rsid w:val="008626E7"/>
    <w:rsid w:val="00862B41"/>
    <w:rsid w:val="0086390F"/>
    <w:rsid w:val="00865771"/>
    <w:rsid w:val="00866749"/>
    <w:rsid w:val="00866756"/>
    <w:rsid w:val="00866AC7"/>
    <w:rsid w:val="00866C82"/>
    <w:rsid w:val="008673F6"/>
    <w:rsid w:val="00867AFA"/>
    <w:rsid w:val="00870317"/>
    <w:rsid w:val="00870EE7"/>
    <w:rsid w:val="00872AAD"/>
    <w:rsid w:val="00872AD6"/>
    <w:rsid w:val="00873825"/>
    <w:rsid w:val="00873F3E"/>
    <w:rsid w:val="008749A2"/>
    <w:rsid w:val="00874C61"/>
    <w:rsid w:val="008752D8"/>
    <w:rsid w:val="008753F4"/>
    <w:rsid w:val="008755FE"/>
    <w:rsid w:val="00875896"/>
    <w:rsid w:val="00876A29"/>
    <w:rsid w:val="00877512"/>
    <w:rsid w:val="00877DEA"/>
    <w:rsid w:val="00880CE8"/>
    <w:rsid w:val="0088151E"/>
    <w:rsid w:val="00881753"/>
    <w:rsid w:val="00882B03"/>
    <w:rsid w:val="00883EA7"/>
    <w:rsid w:val="00884B9D"/>
    <w:rsid w:val="00885ADE"/>
    <w:rsid w:val="00886087"/>
    <w:rsid w:val="0088678F"/>
    <w:rsid w:val="00887337"/>
    <w:rsid w:val="00887C45"/>
    <w:rsid w:val="00887E2E"/>
    <w:rsid w:val="00890BBD"/>
    <w:rsid w:val="0089265E"/>
    <w:rsid w:val="00893C0F"/>
    <w:rsid w:val="008948CE"/>
    <w:rsid w:val="0089580B"/>
    <w:rsid w:val="00895C26"/>
    <w:rsid w:val="0089685A"/>
    <w:rsid w:val="00896F78"/>
    <w:rsid w:val="00897A43"/>
    <w:rsid w:val="008A0102"/>
    <w:rsid w:val="008A0689"/>
    <w:rsid w:val="008A0A91"/>
    <w:rsid w:val="008A0CE1"/>
    <w:rsid w:val="008A19AA"/>
    <w:rsid w:val="008A1E7F"/>
    <w:rsid w:val="008A2BDE"/>
    <w:rsid w:val="008A310A"/>
    <w:rsid w:val="008A352D"/>
    <w:rsid w:val="008A39FD"/>
    <w:rsid w:val="008A3B0A"/>
    <w:rsid w:val="008A43DA"/>
    <w:rsid w:val="008A4F55"/>
    <w:rsid w:val="008A6667"/>
    <w:rsid w:val="008A6767"/>
    <w:rsid w:val="008A678B"/>
    <w:rsid w:val="008A6852"/>
    <w:rsid w:val="008A6934"/>
    <w:rsid w:val="008A7DAF"/>
    <w:rsid w:val="008B0B0C"/>
    <w:rsid w:val="008B0BA2"/>
    <w:rsid w:val="008B0C05"/>
    <w:rsid w:val="008B1262"/>
    <w:rsid w:val="008B16AB"/>
    <w:rsid w:val="008B1F3D"/>
    <w:rsid w:val="008B257F"/>
    <w:rsid w:val="008B26FC"/>
    <w:rsid w:val="008B2DCA"/>
    <w:rsid w:val="008B3728"/>
    <w:rsid w:val="008B40D8"/>
    <w:rsid w:val="008B6193"/>
    <w:rsid w:val="008B6D08"/>
    <w:rsid w:val="008B7661"/>
    <w:rsid w:val="008C0D1E"/>
    <w:rsid w:val="008C12E0"/>
    <w:rsid w:val="008C141B"/>
    <w:rsid w:val="008C319C"/>
    <w:rsid w:val="008C50FF"/>
    <w:rsid w:val="008C55BB"/>
    <w:rsid w:val="008C69F2"/>
    <w:rsid w:val="008C6B75"/>
    <w:rsid w:val="008C6E14"/>
    <w:rsid w:val="008C7471"/>
    <w:rsid w:val="008C7509"/>
    <w:rsid w:val="008C75EA"/>
    <w:rsid w:val="008C77C1"/>
    <w:rsid w:val="008C79CB"/>
    <w:rsid w:val="008D0415"/>
    <w:rsid w:val="008D0CF0"/>
    <w:rsid w:val="008D0E47"/>
    <w:rsid w:val="008D15D0"/>
    <w:rsid w:val="008D1662"/>
    <w:rsid w:val="008D1CEF"/>
    <w:rsid w:val="008D1D2B"/>
    <w:rsid w:val="008D1DD1"/>
    <w:rsid w:val="008D279A"/>
    <w:rsid w:val="008D3F62"/>
    <w:rsid w:val="008D4591"/>
    <w:rsid w:val="008D4A38"/>
    <w:rsid w:val="008D4C80"/>
    <w:rsid w:val="008D5CB5"/>
    <w:rsid w:val="008D5D80"/>
    <w:rsid w:val="008D72B8"/>
    <w:rsid w:val="008D77F4"/>
    <w:rsid w:val="008E03C8"/>
    <w:rsid w:val="008E0421"/>
    <w:rsid w:val="008E0A5A"/>
    <w:rsid w:val="008E2BE3"/>
    <w:rsid w:val="008E3056"/>
    <w:rsid w:val="008E32E4"/>
    <w:rsid w:val="008E37A5"/>
    <w:rsid w:val="008E4D45"/>
    <w:rsid w:val="008E5CCE"/>
    <w:rsid w:val="008E6670"/>
    <w:rsid w:val="008E6CEB"/>
    <w:rsid w:val="008E7585"/>
    <w:rsid w:val="008E76DA"/>
    <w:rsid w:val="008E784C"/>
    <w:rsid w:val="008F09E8"/>
    <w:rsid w:val="008F0E62"/>
    <w:rsid w:val="008F10A3"/>
    <w:rsid w:val="008F1327"/>
    <w:rsid w:val="008F17AE"/>
    <w:rsid w:val="008F3228"/>
    <w:rsid w:val="008F4352"/>
    <w:rsid w:val="008F47E7"/>
    <w:rsid w:val="008F4AF1"/>
    <w:rsid w:val="008F5246"/>
    <w:rsid w:val="008F5381"/>
    <w:rsid w:val="008F5D11"/>
    <w:rsid w:val="008F5F79"/>
    <w:rsid w:val="008F686C"/>
    <w:rsid w:val="008F6C26"/>
    <w:rsid w:val="008F7248"/>
    <w:rsid w:val="009007E6"/>
    <w:rsid w:val="00900F37"/>
    <w:rsid w:val="00901D16"/>
    <w:rsid w:val="009020D9"/>
    <w:rsid w:val="0090267C"/>
    <w:rsid w:val="00902D89"/>
    <w:rsid w:val="00903251"/>
    <w:rsid w:val="009033C0"/>
    <w:rsid w:val="00903479"/>
    <w:rsid w:val="00904D38"/>
    <w:rsid w:val="0090572E"/>
    <w:rsid w:val="00905AF8"/>
    <w:rsid w:val="0090676C"/>
    <w:rsid w:val="00907506"/>
    <w:rsid w:val="00907C10"/>
    <w:rsid w:val="0091130D"/>
    <w:rsid w:val="0091159C"/>
    <w:rsid w:val="00911892"/>
    <w:rsid w:val="00911F69"/>
    <w:rsid w:val="00912C2A"/>
    <w:rsid w:val="0091338D"/>
    <w:rsid w:val="009133AF"/>
    <w:rsid w:val="009145A4"/>
    <w:rsid w:val="009160A9"/>
    <w:rsid w:val="0091651F"/>
    <w:rsid w:val="00916B7F"/>
    <w:rsid w:val="0091739D"/>
    <w:rsid w:val="0091768F"/>
    <w:rsid w:val="00917CDB"/>
    <w:rsid w:val="009203DC"/>
    <w:rsid w:val="00920642"/>
    <w:rsid w:val="0092080C"/>
    <w:rsid w:val="00920919"/>
    <w:rsid w:val="009209A0"/>
    <w:rsid w:val="00920AC2"/>
    <w:rsid w:val="00920E5E"/>
    <w:rsid w:val="009213A9"/>
    <w:rsid w:val="009214D3"/>
    <w:rsid w:val="009216D3"/>
    <w:rsid w:val="00921773"/>
    <w:rsid w:val="00921B4F"/>
    <w:rsid w:val="00921CBB"/>
    <w:rsid w:val="0092261D"/>
    <w:rsid w:val="009240D8"/>
    <w:rsid w:val="00924BD1"/>
    <w:rsid w:val="00927C3C"/>
    <w:rsid w:val="00927E72"/>
    <w:rsid w:val="009301F4"/>
    <w:rsid w:val="009302D1"/>
    <w:rsid w:val="00931938"/>
    <w:rsid w:val="00931C8C"/>
    <w:rsid w:val="0093259B"/>
    <w:rsid w:val="00932C93"/>
    <w:rsid w:val="00934D63"/>
    <w:rsid w:val="009350D1"/>
    <w:rsid w:val="00935784"/>
    <w:rsid w:val="0093671C"/>
    <w:rsid w:val="009367D3"/>
    <w:rsid w:val="00936FB3"/>
    <w:rsid w:val="009373F8"/>
    <w:rsid w:val="0093759B"/>
    <w:rsid w:val="00937B0F"/>
    <w:rsid w:val="009403C1"/>
    <w:rsid w:val="00941158"/>
    <w:rsid w:val="009418BE"/>
    <w:rsid w:val="00942154"/>
    <w:rsid w:val="00942858"/>
    <w:rsid w:val="00942FDC"/>
    <w:rsid w:val="0094520C"/>
    <w:rsid w:val="00945CAD"/>
    <w:rsid w:val="0094659E"/>
    <w:rsid w:val="00946764"/>
    <w:rsid w:val="00947074"/>
    <w:rsid w:val="009502B2"/>
    <w:rsid w:val="00950716"/>
    <w:rsid w:val="0095090D"/>
    <w:rsid w:val="00950E1E"/>
    <w:rsid w:val="0095101D"/>
    <w:rsid w:val="00951AF1"/>
    <w:rsid w:val="00952498"/>
    <w:rsid w:val="009526DA"/>
    <w:rsid w:val="00952DE8"/>
    <w:rsid w:val="00953198"/>
    <w:rsid w:val="0095387F"/>
    <w:rsid w:val="00954141"/>
    <w:rsid w:val="009543AD"/>
    <w:rsid w:val="00955029"/>
    <w:rsid w:val="009562EE"/>
    <w:rsid w:val="0095647E"/>
    <w:rsid w:val="0095681F"/>
    <w:rsid w:val="00956E0C"/>
    <w:rsid w:val="00957305"/>
    <w:rsid w:val="00957BF7"/>
    <w:rsid w:val="0096384E"/>
    <w:rsid w:val="0096472F"/>
    <w:rsid w:val="009647C2"/>
    <w:rsid w:val="00965F8A"/>
    <w:rsid w:val="0096709E"/>
    <w:rsid w:val="00967500"/>
    <w:rsid w:val="00967661"/>
    <w:rsid w:val="00967669"/>
    <w:rsid w:val="00967791"/>
    <w:rsid w:val="0097070E"/>
    <w:rsid w:val="00970974"/>
    <w:rsid w:val="009722E6"/>
    <w:rsid w:val="00972686"/>
    <w:rsid w:val="0097468B"/>
    <w:rsid w:val="00976920"/>
    <w:rsid w:val="00976A6C"/>
    <w:rsid w:val="00976E38"/>
    <w:rsid w:val="009774DA"/>
    <w:rsid w:val="0097769A"/>
    <w:rsid w:val="00977706"/>
    <w:rsid w:val="00977737"/>
    <w:rsid w:val="009777D9"/>
    <w:rsid w:val="00977949"/>
    <w:rsid w:val="00977E9D"/>
    <w:rsid w:val="00980768"/>
    <w:rsid w:val="00980AAF"/>
    <w:rsid w:val="00980E88"/>
    <w:rsid w:val="00980EC1"/>
    <w:rsid w:val="00981377"/>
    <w:rsid w:val="00981A81"/>
    <w:rsid w:val="00981BB1"/>
    <w:rsid w:val="00981FFA"/>
    <w:rsid w:val="009835E7"/>
    <w:rsid w:val="00983E10"/>
    <w:rsid w:val="0098423D"/>
    <w:rsid w:val="00984362"/>
    <w:rsid w:val="00984B9D"/>
    <w:rsid w:val="00984BE7"/>
    <w:rsid w:val="00984C69"/>
    <w:rsid w:val="00985167"/>
    <w:rsid w:val="00985534"/>
    <w:rsid w:val="00985A71"/>
    <w:rsid w:val="00986BB4"/>
    <w:rsid w:val="00986EA3"/>
    <w:rsid w:val="00987082"/>
    <w:rsid w:val="00987312"/>
    <w:rsid w:val="00987E26"/>
    <w:rsid w:val="00990C91"/>
    <w:rsid w:val="00991B88"/>
    <w:rsid w:val="009932F7"/>
    <w:rsid w:val="00993401"/>
    <w:rsid w:val="00993508"/>
    <w:rsid w:val="00994016"/>
    <w:rsid w:val="009951B9"/>
    <w:rsid w:val="0099720F"/>
    <w:rsid w:val="0099760D"/>
    <w:rsid w:val="009A0B0B"/>
    <w:rsid w:val="009A17D4"/>
    <w:rsid w:val="009A194B"/>
    <w:rsid w:val="009A1B70"/>
    <w:rsid w:val="009A2CB2"/>
    <w:rsid w:val="009A53FA"/>
    <w:rsid w:val="009A579D"/>
    <w:rsid w:val="009A6466"/>
    <w:rsid w:val="009A7B82"/>
    <w:rsid w:val="009A7D4C"/>
    <w:rsid w:val="009A7F64"/>
    <w:rsid w:val="009B052A"/>
    <w:rsid w:val="009B216B"/>
    <w:rsid w:val="009B22C6"/>
    <w:rsid w:val="009B3EBE"/>
    <w:rsid w:val="009B53EE"/>
    <w:rsid w:val="009B5748"/>
    <w:rsid w:val="009B59F7"/>
    <w:rsid w:val="009B5BBC"/>
    <w:rsid w:val="009B600B"/>
    <w:rsid w:val="009B6A68"/>
    <w:rsid w:val="009B7CD3"/>
    <w:rsid w:val="009B7CDC"/>
    <w:rsid w:val="009C1949"/>
    <w:rsid w:val="009C2FE1"/>
    <w:rsid w:val="009C3215"/>
    <w:rsid w:val="009C35B9"/>
    <w:rsid w:val="009C3B6F"/>
    <w:rsid w:val="009C464B"/>
    <w:rsid w:val="009C4908"/>
    <w:rsid w:val="009C4B42"/>
    <w:rsid w:val="009C4E0F"/>
    <w:rsid w:val="009C5257"/>
    <w:rsid w:val="009C5384"/>
    <w:rsid w:val="009C55E1"/>
    <w:rsid w:val="009C5A52"/>
    <w:rsid w:val="009C5FF3"/>
    <w:rsid w:val="009C6360"/>
    <w:rsid w:val="009C6991"/>
    <w:rsid w:val="009C7A51"/>
    <w:rsid w:val="009D0764"/>
    <w:rsid w:val="009D2892"/>
    <w:rsid w:val="009D290D"/>
    <w:rsid w:val="009D3ACC"/>
    <w:rsid w:val="009D435D"/>
    <w:rsid w:val="009D46D0"/>
    <w:rsid w:val="009D4F99"/>
    <w:rsid w:val="009D58E2"/>
    <w:rsid w:val="009D593D"/>
    <w:rsid w:val="009D5EB7"/>
    <w:rsid w:val="009D6013"/>
    <w:rsid w:val="009D6675"/>
    <w:rsid w:val="009D6F1F"/>
    <w:rsid w:val="009D7668"/>
    <w:rsid w:val="009D7C76"/>
    <w:rsid w:val="009D7D76"/>
    <w:rsid w:val="009E034E"/>
    <w:rsid w:val="009E0469"/>
    <w:rsid w:val="009E08FF"/>
    <w:rsid w:val="009E2598"/>
    <w:rsid w:val="009E31B4"/>
    <w:rsid w:val="009E3297"/>
    <w:rsid w:val="009E40DF"/>
    <w:rsid w:val="009E5113"/>
    <w:rsid w:val="009E54FA"/>
    <w:rsid w:val="009E58CA"/>
    <w:rsid w:val="009E60DE"/>
    <w:rsid w:val="009E6344"/>
    <w:rsid w:val="009E7049"/>
    <w:rsid w:val="009E719F"/>
    <w:rsid w:val="009E7F28"/>
    <w:rsid w:val="009F11B7"/>
    <w:rsid w:val="009F1223"/>
    <w:rsid w:val="009F236B"/>
    <w:rsid w:val="009F27AE"/>
    <w:rsid w:val="009F2A8A"/>
    <w:rsid w:val="009F2B4E"/>
    <w:rsid w:val="009F382A"/>
    <w:rsid w:val="009F4A29"/>
    <w:rsid w:val="009F5C95"/>
    <w:rsid w:val="009F629C"/>
    <w:rsid w:val="009F6310"/>
    <w:rsid w:val="009F6EAF"/>
    <w:rsid w:val="009F721D"/>
    <w:rsid w:val="009F734F"/>
    <w:rsid w:val="009F7FF2"/>
    <w:rsid w:val="00A0022E"/>
    <w:rsid w:val="00A00F32"/>
    <w:rsid w:val="00A031FA"/>
    <w:rsid w:val="00A03371"/>
    <w:rsid w:val="00A03A7D"/>
    <w:rsid w:val="00A04939"/>
    <w:rsid w:val="00A05973"/>
    <w:rsid w:val="00A05C7B"/>
    <w:rsid w:val="00A05F1F"/>
    <w:rsid w:val="00A06A93"/>
    <w:rsid w:val="00A0714E"/>
    <w:rsid w:val="00A07392"/>
    <w:rsid w:val="00A0756C"/>
    <w:rsid w:val="00A07ADF"/>
    <w:rsid w:val="00A100AC"/>
    <w:rsid w:val="00A112CA"/>
    <w:rsid w:val="00A11DD3"/>
    <w:rsid w:val="00A12263"/>
    <w:rsid w:val="00A12F20"/>
    <w:rsid w:val="00A134A2"/>
    <w:rsid w:val="00A1431F"/>
    <w:rsid w:val="00A1596F"/>
    <w:rsid w:val="00A167DB"/>
    <w:rsid w:val="00A16EAD"/>
    <w:rsid w:val="00A16EE2"/>
    <w:rsid w:val="00A206F3"/>
    <w:rsid w:val="00A2078A"/>
    <w:rsid w:val="00A21184"/>
    <w:rsid w:val="00A217DB"/>
    <w:rsid w:val="00A21B45"/>
    <w:rsid w:val="00A23E20"/>
    <w:rsid w:val="00A246B6"/>
    <w:rsid w:val="00A24B2F"/>
    <w:rsid w:val="00A24F07"/>
    <w:rsid w:val="00A25514"/>
    <w:rsid w:val="00A25D71"/>
    <w:rsid w:val="00A25D9E"/>
    <w:rsid w:val="00A263D8"/>
    <w:rsid w:val="00A27EB3"/>
    <w:rsid w:val="00A30436"/>
    <w:rsid w:val="00A308F7"/>
    <w:rsid w:val="00A31317"/>
    <w:rsid w:val="00A314C4"/>
    <w:rsid w:val="00A3288B"/>
    <w:rsid w:val="00A3384F"/>
    <w:rsid w:val="00A34187"/>
    <w:rsid w:val="00A3420A"/>
    <w:rsid w:val="00A3510E"/>
    <w:rsid w:val="00A35656"/>
    <w:rsid w:val="00A3623A"/>
    <w:rsid w:val="00A36749"/>
    <w:rsid w:val="00A36D9D"/>
    <w:rsid w:val="00A37A31"/>
    <w:rsid w:val="00A37C41"/>
    <w:rsid w:val="00A4002C"/>
    <w:rsid w:val="00A40FC4"/>
    <w:rsid w:val="00A4101E"/>
    <w:rsid w:val="00A41A7E"/>
    <w:rsid w:val="00A41ACE"/>
    <w:rsid w:val="00A421F0"/>
    <w:rsid w:val="00A4392B"/>
    <w:rsid w:val="00A440B8"/>
    <w:rsid w:val="00A443CA"/>
    <w:rsid w:val="00A457C1"/>
    <w:rsid w:val="00A45C0D"/>
    <w:rsid w:val="00A46117"/>
    <w:rsid w:val="00A46364"/>
    <w:rsid w:val="00A46B7A"/>
    <w:rsid w:val="00A47E70"/>
    <w:rsid w:val="00A5028D"/>
    <w:rsid w:val="00A50E56"/>
    <w:rsid w:val="00A50E92"/>
    <w:rsid w:val="00A51B29"/>
    <w:rsid w:val="00A51E52"/>
    <w:rsid w:val="00A52166"/>
    <w:rsid w:val="00A52870"/>
    <w:rsid w:val="00A5303D"/>
    <w:rsid w:val="00A53334"/>
    <w:rsid w:val="00A5340F"/>
    <w:rsid w:val="00A53428"/>
    <w:rsid w:val="00A53964"/>
    <w:rsid w:val="00A542DE"/>
    <w:rsid w:val="00A54658"/>
    <w:rsid w:val="00A54787"/>
    <w:rsid w:val="00A550BF"/>
    <w:rsid w:val="00A5555E"/>
    <w:rsid w:val="00A55D98"/>
    <w:rsid w:val="00A5600F"/>
    <w:rsid w:val="00A56611"/>
    <w:rsid w:val="00A5663A"/>
    <w:rsid w:val="00A566F8"/>
    <w:rsid w:val="00A56D63"/>
    <w:rsid w:val="00A56E31"/>
    <w:rsid w:val="00A57C4B"/>
    <w:rsid w:val="00A619D7"/>
    <w:rsid w:val="00A6241C"/>
    <w:rsid w:val="00A6255A"/>
    <w:rsid w:val="00A62E4D"/>
    <w:rsid w:val="00A6460D"/>
    <w:rsid w:val="00A65D26"/>
    <w:rsid w:val="00A66847"/>
    <w:rsid w:val="00A67D24"/>
    <w:rsid w:val="00A70B06"/>
    <w:rsid w:val="00A72376"/>
    <w:rsid w:val="00A727C5"/>
    <w:rsid w:val="00A72C9F"/>
    <w:rsid w:val="00A733CC"/>
    <w:rsid w:val="00A73430"/>
    <w:rsid w:val="00A73BEE"/>
    <w:rsid w:val="00A74118"/>
    <w:rsid w:val="00A74CF8"/>
    <w:rsid w:val="00A74ECE"/>
    <w:rsid w:val="00A754C7"/>
    <w:rsid w:val="00A75FA7"/>
    <w:rsid w:val="00A7671C"/>
    <w:rsid w:val="00A77437"/>
    <w:rsid w:val="00A775CA"/>
    <w:rsid w:val="00A80313"/>
    <w:rsid w:val="00A8160D"/>
    <w:rsid w:val="00A816EE"/>
    <w:rsid w:val="00A821DE"/>
    <w:rsid w:val="00A82693"/>
    <w:rsid w:val="00A82996"/>
    <w:rsid w:val="00A83F91"/>
    <w:rsid w:val="00A843BF"/>
    <w:rsid w:val="00A84523"/>
    <w:rsid w:val="00A849E5"/>
    <w:rsid w:val="00A84F00"/>
    <w:rsid w:val="00A85409"/>
    <w:rsid w:val="00A85516"/>
    <w:rsid w:val="00A85684"/>
    <w:rsid w:val="00A86E8A"/>
    <w:rsid w:val="00A870FC"/>
    <w:rsid w:val="00A920A1"/>
    <w:rsid w:val="00A932C3"/>
    <w:rsid w:val="00A9398F"/>
    <w:rsid w:val="00A93BF4"/>
    <w:rsid w:val="00A96810"/>
    <w:rsid w:val="00A974CE"/>
    <w:rsid w:val="00A976E2"/>
    <w:rsid w:val="00A97B53"/>
    <w:rsid w:val="00AA07F9"/>
    <w:rsid w:val="00AA11FA"/>
    <w:rsid w:val="00AA1C8A"/>
    <w:rsid w:val="00AA1FCC"/>
    <w:rsid w:val="00AA27BB"/>
    <w:rsid w:val="00AA28DF"/>
    <w:rsid w:val="00AA47A5"/>
    <w:rsid w:val="00AA6229"/>
    <w:rsid w:val="00AA666E"/>
    <w:rsid w:val="00AA6AA3"/>
    <w:rsid w:val="00AA6FA1"/>
    <w:rsid w:val="00AA6FC7"/>
    <w:rsid w:val="00AA71C4"/>
    <w:rsid w:val="00AA7B56"/>
    <w:rsid w:val="00AA7C8E"/>
    <w:rsid w:val="00AA7E97"/>
    <w:rsid w:val="00AB0D03"/>
    <w:rsid w:val="00AB118C"/>
    <w:rsid w:val="00AB13C4"/>
    <w:rsid w:val="00AB1FEB"/>
    <w:rsid w:val="00AB45F3"/>
    <w:rsid w:val="00AB480C"/>
    <w:rsid w:val="00AB54DC"/>
    <w:rsid w:val="00AB554E"/>
    <w:rsid w:val="00AB5C45"/>
    <w:rsid w:val="00AC02BB"/>
    <w:rsid w:val="00AC118D"/>
    <w:rsid w:val="00AC1D15"/>
    <w:rsid w:val="00AC2451"/>
    <w:rsid w:val="00AC2C73"/>
    <w:rsid w:val="00AC3A5D"/>
    <w:rsid w:val="00AC4C14"/>
    <w:rsid w:val="00AC4CFC"/>
    <w:rsid w:val="00AC4D26"/>
    <w:rsid w:val="00AC611C"/>
    <w:rsid w:val="00AC6609"/>
    <w:rsid w:val="00AC7121"/>
    <w:rsid w:val="00AC7716"/>
    <w:rsid w:val="00AC78FB"/>
    <w:rsid w:val="00AD025E"/>
    <w:rsid w:val="00AD0C5B"/>
    <w:rsid w:val="00AD0D1D"/>
    <w:rsid w:val="00AD1057"/>
    <w:rsid w:val="00AD11DE"/>
    <w:rsid w:val="00AD12C9"/>
    <w:rsid w:val="00AD1928"/>
    <w:rsid w:val="00AD1CD8"/>
    <w:rsid w:val="00AD243F"/>
    <w:rsid w:val="00AD2AC5"/>
    <w:rsid w:val="00AD4370"/>
    <w:rsid w:val="00AD518A"/>
    <w:rsid w:val="00AD7022"/>
    <w:rsid w:val="00AE0BD2"/>
    <w:rsid w:val="00AE0E6B"/>
    <w:rsid w:val="00AE130C"/>
    <w:rsid w:val="00AE1F13"/>
    <w:rsid w:val="00AE2D4C"/>
    <w:rsid w:val="00AE3A6D"/>
    <w:rsid w:val="00AE3C49"/>
    <w:rsid w:val="00AE429C"/>
    <w:rsid w:val="00AE42B8"/>
    <w:rsid w:val="00AE4984"/>
    <w:rsid w:val="00AE5218"/>
    <w:rsid w:val="00AE63FF"/>
    <w:rsid w:val="00AE6893"/>
    <w:rsid w:val="00AE6E23"/>
    <w:rsid w:val="00AE73ED"/>
    <w:rsid w:val="00AE7B42"/>
    <w:rsid w:val="00AF00C9"/>
    <w:rsid w:val="00AF04BC"/>
    <w:rsid w:val="00AF0707"/>
    <w:rsid w:val="00AF0BF5"/>
    <w:rsid w:val="00AF1B96"/>
    <w:rsid w:val="00AF1EB4"/>
    <w:rsid w:val="00AF1FB6"/>
    <w:rsid w:val="00AF3C76"/>
    <w:rsid w:val="00AF3C8E"/>
    <w:rsid w:val="00AF3F13"/>
    <w:rsid w:val="00AF4425"/>
    <w:rsid w:val="00AF543A"/>
    <w:rsid w:val="00AF5616"/>
    <w:rsid w:val="00AF5C83"/>
    <w:rsid w:val="00AF6176"/>
    <w:rsid w:val="00AF67DC"/>
    <w:rsid w:val="00AF7883"/>
    <w:rsid w:val="00AF7B33"/>
    <w:rsid w:val="00AF7FE4"/>
    <w:rsid w:val="00B00E6A"/>
    <w:rsid w:val="00B00FE2"/>
    <w:rsid w:val="00B011DE"/>
    <w:rsid w:val="00B01495"/>
    <w:rsid w:val="00B020F5"/>
    <w:rsid w:val="00B0210A"/>
    <w:rsid w:val="00B02DC3"/>
    <w:rsid w:val="00B0303C"/>
    <w:rsid w:val="00B0303D"/>
    <w:rsid w:val="00B03AAB"/>
    <w:rsid w:val="00B0405F"/>
    <w:rsid w:val="00B04163"/>
    <w:rsid w:val="00B04EB8"/>
    <w:rsid w:val="00B055AC"/>
    <w:rsid w:val="00B05789"/>
    <w:rsid w:val="00B06431"/>
    <w:rsid w:val="00B06EEC"/>
    <w:rsid w:val="00B07752"/>
    <w:rsid w:val="00B077A1"/>
    <w:rsid w:val="00B07B15"/>
    <w:rsid w:val="00B1028B"/>
    <w:rsid w:val="00B1039D"/>
    <w:rsid w:val="00B1167C"/>
    <w:rsid w:val="00B11927"/>
    <w:rsid w:val="00B12102"/>
    <w:rsid w:val="00B12BD0"/>
    <w:rsid w:val="00B1326F"/>
    <w:rsid w:val="00B134A3"/>
    <w:rsid w:val="00B13B00"/>
    <w:rsid w:val="00B144C5"/>
    <w:rsid w:val="00B146C6"/>
    <w:rsid w:val="00B14F72"/>
    <w:rsid w:val="00B152FA"/>
    <w:rsid w:val="00B15A03"/>
    <w:rsid w:val="00B15C2A"/>
    <w:rsid w:val="00B15FBF"/>
    <w:rsid w:val="00B168E4"/>
    <w:rsid w:val="00B16C18"/>
    <w:rsid w:val="00B1770D"/>
    <w:rsid w:val="00B17CB2"/>
    <w:rsid w:val="00B204FE"/>
    <w:rsid w:val="00B22806"/>
    <w:rsid w:val="00B22DB3"/>
    <w:rsid w:val="00B22F44"/>
    <w:rsid w:val="00B23449"/>
    <w:rsid w:val="00B23E6E"/>
    <w:rsid w:val="00B24A5E"/>
    <w:rsid w:val="00B258BB"/>
    <w:rsid w:val="00B26C66"/>
    <w:rsid w:val="00B26CF7"/>
    <w:rsid w:val="00B26E2F"/>
    <w:rsid w:val="00B270CB"/>
    <w:rsid w:val="00B27662"/>
    <w:rsid w:val="00B27F19"/>
    <w:rsid w:val="00B304BB"/>
    <w:rsid w:val="00B30B65"/>
    <w:rsid w:val="00B30EE0"/>
    <w:rsid w:val="00B31178"/>
    <w:rsid w:val="00B315ED"/>
    <w:rsid w:val="00B316E6"/>
    <w:rsid w:val="00B31BDC"/>
    <w:rsid w:val="00B32F93"/>
    <w:rsid w:val="00B331E2"/>
    <w:rsid w:val="00B33A41"/>
    <w:rsid w:val="00B33E41"/>
    <w:rsid w:val="00B342C6"/>
    <w:rsid w:val="00B350E8"/>
    <w:rsid w:val="00B360FB"/>
    <w:rsid w:val="00B362C7"/>
    <w:rsid w:val="00B3643C"/>
    <w:rsid w:val="00B36E10"/>
    <w:rsid w:val="00B36E50"/>
    <w:rsid w:val="00B36F5F"/>
    <w:rsid w:val="00B3730B"/>
    <w:rsid w:val="00B37430"/>
    <w:rsid w:val="00B3754E"/>
    <w:rsid w:val="00B37639"/>
    <w:rsid w:val="00B41DFF"/>
    <w:rsid w:val="00B42087"/>
    <w:rsid w:val="00B425F0"/>
    <w:rsid w:val="00B431F5"/>
    <w:rsid w:val="00B433C4"/>
    <w:rsid w:val="00B436C3"/>
    <w:rsid w:val="00B43D39"/>
    <w:rsid w:val="00B4511F"/>
    <w:rsid w:val="00B4540A"/>
    <w:rsid w:val="00B46432"/>
    <w:rsid w:val="00B466B7"/>
    <w:rsid w:val="00B467B4"/>
    <w:rsid w:val="00B46A6E"/>
    <w:rsid w:val="00B47B07"/>
    <w:rsid w:val="00B50A29"/>
    <w:rsid w:val="00B51F6A"/>
    <w:rsid w:val="00B53917"/>
    <w:rsid w:val="00B53C4E"/>
    <w:rsid w:val="00B541E8"/>
    <w:rsid w:val="00B547DF"/>
    <w:rsid w:val="00B5487F"/>
    <w:rsid w:val="00B54CD3"/>
    <w:rsid w:val="00B5683D"/>
    <w:rsid w:val="00B56FD3"/>
    <w:rsid w:val="00B575A7"/>
    <w:rsid w:val="00B575E4"/>
    <w:rsid w:val="00B5774F"/>
    <w:rsid w:val="00B60327"/>
    <w:rsid w:val="00B60A22"/>
    <w:rsid w:val="00B6221F"/>
    <w:rsid w:val="00B622F9"/>
    <w:rsid w:val="00B626E5"/>
    <w:rsid w:val="00B62AC8"/>
    <w:rsid w:val="00B63257"/>
    <w:rsid w:val="00B641D5"/>
    <w:rsid w:val="00B64503"/>
    <w:rsid w:val="00B64C33"/>
    <w:rsid w:val="00B64C3D"/>
    <w:rsid w:val="00B65352"/>
    <w:rsid w:val="00B658C2"/>
    <w:rsid w:val="00B661A2"/>
    <w:rsid w:val="00B664F7"/>
    <w:rsid w:val="00B6681C"/>
    <w:rsid w:val="00B67455"/>
    <w:rsid w:val="00B67B97"/>
    <w:rsid w:val="00B703BA"/>
    <w:rsid w:val="00B704A3"/>
    <w:rsid w:val="00B72386"/>
    <w:rsid w:val="00B7250F"/>
    <w:rsid w:val="00B72B78"/>
    <w:rsid w:val="00B7310E"/>
    <w:rsid w:val="00B73C90"/>
    <w:rsid w:val="00B74596"/>
    <w:rsid w:val="00B75DD1"/>
    <w:rsid w:val="00B77A67"/>
    <w:rsid w:val="00B804BD"/>
    <w:rsid w:val="00B809A7"/>
    <w:rsid w:val="00B80E02"/>
    <w:rsid w:val="00B81FA3"/>
    <w:rsid w:val="00B8234E"/>
    <w:rsid w:val="00B824CA"/>
    <w:rsid w:val="00B826DE"/>
    <w:rsid w:val="00B82C8B"/>
    <w:rsid w:val="00B830CD"/>
    <w:rsid w:val="00B83A22"/>
    <w:rsid w:val="00B83CEA"/>
    <w:rsid w:val="00B83F38"/>
    <w:rsid w:val="00B84131"/>
    <w:rsid w:val="00B84ABD"/>
    <w:rsid w:val="00B85078"/>
    <w:rsid w:val="00B856CF"/>
    <w:rsid w:val="00B858C0"/>
    <w:rsid w:val="00B86B90"/>
    <w:rsid w:val="00B870AA"/>
    <w:rsid w:val="00B870CD"/>
    <w:rsid w:val="00B874CA"/>
    <w:rsid w:val="00B875BE"/>
    <w:rsid w:val="00B87756"/>
    <w:rsid w:val="00B902CF"/>
    <w:rsid w:val="00B9032A"/>
    <w:rsid w:val="00B90ED4"/>
    <w:rsid w:val="00B90F72"/>
    <w:rsid w:val="00B91FE4"/>
    <w:rsid w:val="00B92CBC"/>
    <w:rsid w:val="00B9422C"/>
    <w:rsid w:val="00B94327"/>
    <w:rsid w:val="00B9436B"/>
    <w:rsid w:val="00B94BC1"/>
    <w:rsid w:val="00B95902"/>
    <w:rsid w:val="00B95ACA"/>
    <w:rsid w:val="00B968C8"/>
    <w:rsid w:val="00B96E1D"/>
    <w:rsid w:val="00B97214"/>
    <w:rsid w:val="00B979B5"/>
    <w:rsid w:val="00B97FC6"/>
    <w:rsid w:val="00BA126D"/>
    <w:rsid w:val="00BA1400"/>
    <w:rsid w:val="00BA14CC"/>
    <w:rsid w:val="00BA24CE"/>
    <w:rsid w:val="00BA2D03"/>
    <w:rsid w:val="00BA3914"/>
    <w:rsid w:val="00BA39DC"/>
    <w:rsid w:val="00BA3EC5"/>
    <w:rsid w:val="00BA4017"/>
    <w:rsid w:val="00BA5454"/>
    <w:rsid w:val="00BA5E7E"/>
    <w:rsid w:val="00BA62F2"/>
    <w:rsid w:val="00BA77E4"/>
    <w:rsid w:val="00BB10BC"/>
    <w:rsid w:val="00BB1544"/>
    <w:rsid w:val="00BB26C9"/>
    <w:rsid w:val="00BB2755"/>
    <w:rsid w:val="00BB30D1"/>
    <w:rsid w:val="00BB5DFC"/>
    <w:rsid w:val="00BB5E50"/>
    <w:rsid w:val="00BB7312"/>
    <w:rsid w:val="00BB76F6"/>
    <w:rsid w:val="00BC02EE"/>
    <w:rsid w:val="00BC04FE"/>
    <w:rsid w:val="00BC1267"/>
    <w:rsid w:val="00BC1A3C"/>
    <w:rsid w:val="00BC1B1B"/>
    <w:rsid w:val="00BC1BE2"/>
    <w:rsid w:val="00BC32E4"/>
    <w:rsid w:val="00BC3B5C"/>
    <w:rsid w:val="00BC3C0F"/>
    <w:rsid w:val="00BC53AD"/>
    <w:rsid w:val="00BC5465"/>
    <w:rsid w:val="00BC5854"/>
    <w:rsid w:val="00BC6713"/>
    <w:rsid w:val="00BC674B"/>
    <w:rsid w:val="00BC69CD"/>
    <w:rsid w:val="00BD0158"/>
    <w:rsid w:val="00BD0E63"/>
    <w:rsid w:val="00BD0FA8"/>
    <w:rsid w:val="00BD2408"/>
    <w:rsid w:val="00BD279D"/>
    <w:rsid w:val="00BD27DE"/>
    <w:rsid w:val="00BD2ED2"/>
    <w:rsid w:val="00BD3931"/>
    <w:rsid w:val="00BD3AE5"/>
    <w:rsid w:val="00BD3E2E"/>
    <w:rsid w:val="00BD3F03"/>
    <w:rsid w:val="00BD3FA9"/>
    <w:rsid w:val="00BD426D"/>
    <w:rsid w:val="00BD4AB9"/>
    <w:rsid w:val="00BD5731"/>
    <w:rsid w:val="00BD5F3A"/>
    <w:rsid w:val="00BD62D1"/>
    <w:rsid w:val="00BD6BB8"/>
    <w:rsid w:val="00BE016E"/>
    <w:rsid w:val="00BE0617"/>
    <w:rsid w:val="00BE38F7"/>
    <w:rsid w:val="00BE3E0F"/>
    <w:rsid w:val="00BE4515"/>
    <w:rsid w:val="00BE6641"/>
    <w:rsid w:val="00BE7303"/>
    <w:rsid w:val="00BF0358"/>
    <w:rsid w:val="00BF1F65"/>
    <w:rsid w:val="00BF2621"/>
    <w:rsid w:val="00BF3984"/>
    <w:rsid w:val="00BF4222"/>
    <w:rsid w:val="00BF45B1"/>
    <w:rsid w:val="00BF49A7"/>
    <w:rsid w:val="00BF5121"/>
    <w:rsid w:val="00BF5DDA"/>
    <w:rsid w:val="00BF6371"/>
    <w:rsid w:val="00BF653E"/>
    <w:rsid w:val="00BF668A"/>
    <w:rsid w:val="00BF6A31"/>
    <w:rsid w:val="00BF6D94"/>
    <w:rsid w:val="00BF79AD"/>
    <w:rsid w:val="00BF7BFD"/>
    <w:rsid w:val="00BF7F47"/>
    <w:rsid w:val="00C00196"/>
    <w:rsid w:val="00C006CF"/>
    <w:rsid w:val="00C00C2E"/>
    <w:rsid w:val="00C01581"/>
    <w:rsid w:val="00C016CF"/>
    <w:rsid w:val="00C01E8F"/>
    <w:rsid w:val="00C024B8"/>
    <w:rsid w:val="00C0562D"/>
    <w:rsid w:val="00C057B5"/>
    <w:rsid w:val="00C06541"/>
    <w:rsid w:val="00C10040"/>
    <w:rsid w:val="00C10883"/>
    <w:rsid w:val="00C10C62"/>
    <w:rsid w:val="00C11244"/>
    <w:rsid w:val="00C1227E"/>
    <w:rsid w:val="00C13082"/>
    <w:rsid w:val="00C133E2"/>
    <w:rsid w:val="00C136F2"/>
    <w:rsid w:val="00C14606"/>
    <w:rsid w:val="00C14BCE"/>
    <w:rsid w:val="00C163D9"/>
    <w:rsid w:val="00C1691D"/>
    <w:rsid w:val="00C16E85"/>
    <w:rsid w:val="00C17B35"/>
    <w:rsid w:val="00C20166"/>
    <w:rsid w:val="00C208DE"/>
    <w:rsid w:val="00C20D2D"/>
    <w:rsid w:val="00C21D2B"/>
    <w:rsid w:val="00C224E8"/>
    <w:rsid w:val="00C2378A"/>
    <w:rsid w:val="00C23AD6"/>
    <w:rsid w:val="00C243B7"/>
    <w:rsid w:val="00C24A33"/>
    <w:rsid w:val="00C26164"/>
    <w:rsid w:val="00C26DF8"/>
    <w:rsid w:val="00C305A9"/>
    <w:rsid w:val="00C307BF"/>
    <w:rsid w:val="00C326FA"/>
    <w:rsid w:val="00C33212"/>
    <w:rsid w:val="00C3398A"/>
    <w:rsid w:val="00C33AC7"/>
    <w:rsid w:val="00C344BC"/>
    <w:rsid w:val="00C3453A"/>
    <w:rsid w:val="00C34E13"/>
    <w:rsid w:val="00C353C0"/>
    <w:rsid w:val="00C360CA"/>
    <w:rsid w:val="00C36216"/>
    <w:rsid w:val="00C36C0D"/>
    <w:rsid w:val="00C37AB4"/>
    <w:rsid w:val="00C37C4A"/>
    <w:rsid w:val="00C37FF0"/>
    <w:rsid w:val="00C40526"/>
    <w:rsid w:val="00C40AD9"/>
    <w:rsid w:val="00C412E0"/>
    <w:rsid w:val="00C4135F"/>
    <w:rsid w:val="00C41E53"/>
    <w:rsid w:val="00C431AC"/>
    <w:rsid w:val="00C4406E"/>
    <w:rsid w:val="00C44D3C"/>
    <w:rsid w:val="00C4513E"/>
    <w:rsid w:val="00C4652A"/>
    <w:rsid w:val="00C46AF1"/>
    <w:rsid w:val="00C47368"/>
    <w:rsid w:val="00C50098"/>
    <w:rsid w:val="00C502C8"/>
    <w:rsid w:val="00C5044D"/>
    <w:rsid w:val="00C5089D"/>
    <w:rsid w:val="00C516BE"/>
    <w:rsid w:val="00C51851"/>
    <w:rsid w:val="00C5262A"/>
    <w:rsid w:val="00C5320C"/>
    <w:rsid w:val="00C53239"/>
    <w:rsid w:val="00C53B14"/>
    <w:rsid w:val="00C541FA"/>
    <w:rsid w:val="00C548D2"/>
    <w:rsid w:val="00C56B8D"/>
    <w:rsid w:val="00C56C93"/>
    <w:rsid w:val="00C6023E"/>
    <w:rsid w:val="00C60500"/>
    <w:rsid w:val="00C60B9F"/>
    <w:rsid w:val="00C615BB"/>
    <w:rsid w:val="00C61A72"/>
    <w:rsid w:val="00C61BAE"/>
    <w:rsid w:val="00C61F2D"/>
    <w:rsid w:val="00C62922"/>
    <w:rsid w:val="00C630E3"/>
    <w:rsid w:val="00C64842"/>
    <w:rsid w:val="00C64A5B"/>
    <w:rsid w:val="00C64A6E"/>
    <w:rsid w:val="00C64D02"/>
    <w:rsid w:val="00C64F96"/>
    <w:rsid w:val="00C65EA7"/>
    <w:rsid w:val="00C66552"/>
    <w:rsid w:val="00C675B0"/>
    <w:rsid w:val="00C70559"/>
    <w:rsid w:val="00C707EB"/>
    <w:rsid w:val="00C70E87"/>
    <w:rsid w:val="00C7127B"/>
    <w:rsid w:val="00C713B3"/>
    <w:rsid w:val="00C7217E"/>
    <w:rsid w:val="00C72489"/>
    <w:rsid w:val="00C72B2D"/>
    <w:rsid w:val="00C72BD4"/>
    <w:rsid w:val="00C73DE9"/>
    <w:rsid w:val="00C73E76"/>
    <w:rsid w:val="00C745DC"/>
    <w:rsid w:val="00C74653"/>
    <w:rsid w:val="00C77729"/>
    <w:rsid w:val="00C779A3"/>
    <w:rsid w:val="00C77E81"/>
    <w:rsid w:val="00C77FDB"/>
    <w:rsid w:val="00C805BB"/>
    <w:rsid w:val="00C808E9"/>
    <w:rsid w:val="00C83677"/>
    <w:rsid w:val="00C83837"/>
    <w:rsid w:val="00C843C8"/>
    <w:rsid w:val="00C84663"/>
    <w:rsid w:val="00C84886"/>
    <w:rsid w:val="00C85B64"/>
    <w:rsid w:val="00C8719D"/>
    <w:rsid w:val="00C87700"/>
    <w:rsid w:val="00C87DF9"/>
    <w:rsid w:val="00C87E4C"/>
    <w:rsid w:val="00C91F58"/>
    <w:rsid w:val="00C93930"/>
    <w:rsid w:val="00C93CCC"/>
    <w:rsid w:val="00C94364"/>
    <w:rsid w:val="00C94B70"/>
    <w:rsid w:val="00C9505D"/>
    <w:rsid w:val="00C95985"/>
    <w:rsid w:val="00C95EC1"/>
    <w:rsid w:val="00C965BF"/>
    <w:rsid w:val="00C96C3C"/>
    <w:rsid w:val="00C97C96"/>
    <w:rsid w:val="00C97D5B"/>
    <w:rsid w:val="00CA0F7A"/>
    <w:rsid w:val="00CA0FCC"/>
    <w:rsid w:val="00CA199B"/>
    <w:rsid w:val="00CA21B3"/>
    <w:rsid w:val="00CA281A"/>
    <w:rsid w:val="00CA3A05"/>
    <w:rsid w:val="00CA43CD"/>
    <w:rsid w:val="00CA46B4"/>
    <w:rsid w:val="00CA57C9"/>
    <w:rsid w:val="00CA6258"/>
    <w:rsid w:val="00CA693D"/>
    <w:rsid w:val="00CA6CA3"/>
    <w:rsid w:val="00CA6E28"/>
    <w:rsid w:val="00CA729C"/>
    <w:rsid w:val="00CA75A0"/>
    <w:rsid w:val="00CA794A"/>
    <w:rsid w:val="00CB08D6"/>
    <w:rsid w:val="00CB116A"/>
    <w:rsid w:val="00CB1E91"/>
    <w:rsid w:val="00CB2903"/>
    <w:rsid w:val="00CB2A7D"/>
    <w:rsid w:val="00CB2CDF"/>
    <w:rsid w:val="00CB3898"/>
    <w:rsid w:val="00CB620C"/>
    <w:rsid w:val="00CB6DB9"/>
    <w:rsid w:val="00CB6EBF"/>
    <w:rsid w:val="00CB7CDF"/>
    <w:rsid w:val="00CC00EE"/>
    <w:rsid w:val="00CC031C"/>
    <w:rsid w:val="00CC0BDA"/>
    <w:rsid w:val="00CC0D33"/>
    <w:rsid w:val="00CC1EEA"/>
    <w:rsid w:val="00CC2320"/>
    <w:rsid w:val="00CC3467"/>
    <w:rsid w:val="00CC387F"/>
    <w:rsid w:val="00CC47AB"/>
    <w:rsid w:val="00CC5026"/>
    <w:rsid w:val="00CC52F3"/>
    <w:rsid w:val="00CC5E2B"/>
    <w:rsid w:val="00CC5EE5"/>
    <w:rsid w:val="00CC7255"/>
    <w:rsid w:val="00CD063C"/>
    <w:rsid w:val="00CD0689"/>
    <w:rsid w:val="00CD2DDA"/>
    <w:rsid w:val="00CD356F"/>
    <w:rsid w:val="00CD544A"/>
    <w:rsid w:val="00CD6080"/>
    <w:rsid w:val="00CD65B4"/>
    <w:rsid w:val="00CD6F6A"/>
    <w:rsid w:val="00CD74DC"/>
    <w:rsid w:val="00CD78BB"/>
    <w:rsid w:val="00CE4E1E"/>
    <w:rsid w:val="00CE5BE8"/>
    <w:rsid w:val="00CE7153"/>
    <w:rsid w:val="00CE7AD2"/>
    <w:rsid w:val="00CE7B84"/>
    <w:rsid w:val="00CF0B56"/>
    <w:rsid w:val="00CF0E3F"/>
    <w:rsid w:val="00CF1178"/>
    <w:rsid w:val="00CF14F7"/>
    <w:rsid w:val="00CF1A04"/>
    <w:rsid w:val="00CF1A82"/>
    <w:rsid w:val="00CF1EFE"/>
    <w:rsid w:val="00CF1F58"/>
    <w:rsid w:val="00CF25A1"/>
    <w:rsid w:val="00CF27EB"/>
    <w:rsid w:val="00CF27F1"/>
    <w:rsid w:val="00CF2A1B"/>
    <w:rsid w:val="00CF2F03"/>
    <w:rsid w:val="00CF4A84"/>
    <w:rsid w:val="00CF4ED8"/>
    <w:rsid w:val="00CF52C2"/>
    <w:rsid w:val="00CF531B"/>
    <w:rsid w:val="00CF5E6C"/>
    <w:rsid w:val="00CF670F"/>
    <w:rsid w:val="00CF75C3"/>
    <w:rsid w:val="00CF78E4"/>
    <w:rsid w:val="00CF797D"/>
    <w:rsid w:val="00D00D61"/>
    <w:rsid w:val="00D0172D"/>
    <w:rsid w:val="00D0218E"/>
    <w:rsid w:val="00D02B5F"/>
    <w:rsid w:val="00D02DE0"/>
    <w:rsid w:val="00D03F9A"/>
    <w:rsid w:val="00D045C1"/>
    <w:rsid w:val="00D05503"/>
    <w:rsid w:val="00D060DA"/>
    <w:rsid w:val="00D06EB4"/>
    <w:rsid w:val="00D0760D"/>
    <w:rsid w:val="00D1044D"/>
    <w:rsid w:val="00D10603"/>
    <w:rsid w:val="00D1149D"/>
    <w:rsid w:val="00D11678"/>
    <w:rsid w:val="00D12D58"/>
    <w:rsid w:val="00D1323B"/>
    <w:rsid w:val="00D13C47"/>
    <w:rsid w:val="00D1562C"/>
    <w:rsid w:val="00D15723"/>
    <w:rsid w:val="00D1744E"/>
    <w:rsid w:val="00D17560"/>
    <w:rsid w:val="00D1786F"/>
    <w:rsid w:val="00D17D04"/>
    <w:rsid w:val="00D20695"/>
    <w:rsid w:val="00D20EB5"/>
    <w:rsid w:val="00D215D3"/>
    <w:rsid w:val="00D21948"/>
    <w:rsid w:val="00D21CA7"/>
    <w:rsid w:val="00D229DB"/>
    <w:rsid w:val="00D2408D"/>
    <w:rsid w:val="00D240A9"/>
    <w:rsid w:val="00D24E82"/>
    <w:rsid w:val="00D24EB1"/>
    <w:rsid w:val="00D25656"/>
    <w:rsid w:val="00D256B3"/>
    <w:rsid w:val="00D25904"/>
    <w:rsid w:val="00D27C8B"/>
    <w:rsid w:val="00D30F34"/>
    <w:rsid w:val="00D3181A"/>
    <w:rsid w:val="00D31DE4"/>
    <w:rsid w:val="00D31EAE"/>
    <w:rsid w:val="00D3301B"/>
    <w:rsid w:val="00D34839"/>
    <w:rsid w:val="00D34C5A"/>
    <w:rsid w:val="00D3573B"/>
    <w:rsid w:val="00D36169"/>
    <w:rsid w:val="00D378AA"/>
    <w:rsid w:val="00D40BE5"/>
    <w:rsid w:val="00D418DA"/>
    <w:rsid w:val="00D422F7"/>
    <w:rsid w:val="00D42350"/>
    <w:rsid w:val="00D4350F"/>
    <w:rsid w:val="00D440F2"/>
    <w:rsid w:val="00D4489F"/>
    <w:rsid w:val="00D44B86"/>
    <w:rsid w:val="00D44DFE"/>
    <w:rsid w:val="00D45874"/>
    <w:rsid w:val="00D45BBB"/>
    <w:rsid w:val="00D45BD6"/>
    <w:rsid w:val="00D46738"/>
    <w:rsid w:val="00D47700"/>
    <w:rsid w:val="00D47FCC"/>
    <w:rsid w:val="00D5156D"/>
    <w:rsid w:val="00D5160C"/>
    <w:rsid w:val="00D5193E"/>
    <w:rsid w:val="00D52661"/>
    <w:rsid w:val="00D52B34"/>
    <w:rsid w:val="00D5360B"/>
    <w:rsid w:val="00D557A8"/>
    <w:rsid w:val="00D55BCB"/>
    <w:rsid w:val="00D56893"/>
    <w:rsid w:val="00D56BFB"/>
    <w:rsid w:val="00D56CCB"/>
    <w:rsid w:val="00D57063"/>
    <w:rsid w:val="00D5753F"/>
    <w:rsid w:val="00D576C1"/>
    <w:rsid w:val="00D577D6"/>
    <w:rsid w:val="00D57A71"/>
    <w:rsid w:val="00D60AEE"/>
    <w:rsid w:val="00D61824"/>
    <w:rsid w:val="00D61D61"/>
    <w:rsid w:val="00D61FBB"/>
    <w:rsid w:val="00D620B5"/>
    <w:rsid w:val="00D62882"/>
    <w:rsid w:val="00D628AD"/>
    <w:rsid w:val="00D63BE9"/>
    <w:rsid w:val="00D64B7D"/>
    <w:rsid w:val="00D65915"/>
    <w:rsid w:val="00D66D63"/>
    <w:rsid w:val="00D67274"/>
    <w:rsid w:val="00D677EA"/>
    <w:rsid w:val="00D67F3F"/>
    <w:rsid w:val="00D7021C"/>
    <w:rsid w:val="00D70454"/>
    <w:rsid w:val="00D70B06"/>
    <w:rsid w:val="00D70E35"/>
    <w:rsid w:val="00D71949"/>
    <w:rsid w:val="00D71BCA"/>
    <w:rsid w:val="00D723C0"/>
    <w:rsid w:val="00D72C09"/>
    <w:rsid w:val="00D7371D"/>
    <w:rsid w:val="00D7618B"/>
    <w:rsid w:val="00D76B0D"/>
    <w:rsid w:val="00D77A89"/>
    <w:rsid w:val="00D80E4E"/>
    <w:rsid w:val="00D81288"/>
    <w:rsid w:val="00D819C1"/>
    <w:rsid w:val="00D81BF3"/>
    <w:rsid w:val="00D820B7"/>
    <w:rsid w:val="00D82818"/>
    <w:rsid w:val="00D837E6"/>
    <w:rsid w:val="00D84364"/>
    <w:rsid w:val="00D846AC"/>
    <w:rsid w:val="00D8481F"/>
    <w:rsid w:val="00D868DB"/>
    <w:rsid w:val="00D86AB4"/>
    <w:rsid w:val="00D86D19"/>
    <w:rsid w:val="00D879E9"/>
    <w:rsid w:val="00D87B2E"/>
    <w:rsid w:val="00D901D9"/>
    <w:rsid w:val="00D908D8"/>
    <w:rsid w:val="00D90C5D"/>
    <w:rsid w:val="00D91607"/>
    <w:rsid w:val="00D91CDE"/>
    <w:rsid w:val="00D92634"/>
    <w:rsid w:val="00D928A5"/>
    <w:rsid w:val="00D92B5C"/>
    <w:rsid w:val="00D9424F"/>
    <w:rsid w:val="00D94935"/>
    <w:rsid w:val="00D94A40"/>
    <w:rsid w:val="00D97E49"/>
    <w:rsid w:val="00DA06A4"/>
    <w:rsid w:val="00DA06C8"/>
    <w:rsid w:val="00DA3607"/>
    <w:rsid w:val="00DA3D23"/>
    <w:rsid w:val="00DA46A3"/>
    <w:rsid w:val="00DA46D2"/>
    <w:rsid w:val="00DA49B0"/>
    <w:rsid w:val="00DA5D9F"/>
    <w:rsid w:val="00DA66CA"/>
    <w:rsid w:val="00DA721D"/>
    <w:rsid w:val="00DB079E"/>
    <w:rsid w:val="00DB1DCE"/>
    <w:rsid w:val="00DB2848"/>
    <w:rsid w:val="00DB2E87"/>
    <w:rsid w:val="00DB31A1"/>
    <w:rsid w:val="00DB370E"/>
    <w:rsid w:val="00DB52B5"/>
    <w:rsid w:val="00DB5B46"/>
    <w:rsid w:val="00DB6148"/>
    <w:rsid w:val="00DB671A"/>
    <w:rsid w:val="00DB6C98"/>
    <w:rsid w:val="00DB7075"/>
    <w:rsid w:val="00DC17AF"/>
    <w:rsid w:val="00DC1AAB"/>
    <w:rsid w:val="00DC1FD2"/>
    <w:rsid w:val="00DC42F6"/>
    <w:rsid w:val="00DC4F57"/>
    <w:rsid w:val="00DC5361"/>
    <w:rsid w:val="00DC5950"/>
    <w:rsid w:val="00DC5C49"/>
    <w:rsid w:val="00DC5C80"/>
    <w:rsid w:val="00DC5EA1"/>
    <w:rsid w:val="00DC6366"/>
    <w:rsid w:val="00DC65FB"/>
    <w:rsid w:val="00DC6D5B"/>
    <w:rsid w:val="00DD0B4D"/>
    <w:rsid w:val="00DD14A2"/>
    <w:rsid w:val="00DD25F7"/>
    <w:rsid w:val="00DD2738"/>
    <w:rsid w:val="00DD2B10"/>
    <w:rsid w:val="00DD3F49"/>
    <w:rsid w:val="00DD417B"/>
    <w:rsid w:val="00DD4879"/>
    <w:rsid w:val="00DD4C82"/>
    <w:rsid w:val="00DD6A18"/>
    <w:rsid w:val="00DD78D0"/>
    <w:rsid w:val="00DD7FA6"/>
    <w:rsid w:val="00DE34CF"/>
    <w:rsid w:val="00DE54E3"/>
    <w:rsid w:val="00DE78BE"/>
    <w:rsid w:val="00DE7BF8"/>
    <w:rsid w:val="00DE7C91"/>
    <w:rsid w:val="00DF0059"/>
    <w:rsid w:val="00DF018E"/>
    <w:rsid w:val="00DF0487"/>
    <w:rsid w:val="00DF0D26"/>
    <w:rsid w:val="00DF1831"/>
    <w:rsid w:val="00DF1E95"/>
    <w:rsid w:val="00DF28D7"/>
    <w:rsid w:val="00DF2A37"/>
    <w:rsid w:val="00DF2BA2"/>
    <w:rsid w:val="00DF3CB4"/>
    <w:rsid w:val="00DF431A"/>
    <w:rsid w:val="00DF44D0"/>
    <w:rsid w:val="00DF69A0"/>
    <w:rsid w:val="00DF7256"/>
    <w:rsid w:val="00DF7C7F"/>
    <w:rsid w:val="00DF7DDF"/>
    <w:rsid w:val="00E00BD1"/>
    <w:rsid w:val="00E01A45"/>
    <w:rsid w:val="00E02299"/>
    <w:rsid w:val="00E0298D"/>
    <w:rsid w:val="00E02D3D"/>
    <w:rsid w:val="00E02F69"/>
    <w:rsid w:val="00E031C3"/>
    <w:rsid w:val="00E03235"/>
    <w:rsid w:val="00E03F89"/>
    <w:rsid w:val="00E04442"/>
    <w:rsid w:val="00E05604"/>
    <w:rsid w:val="00E058DD"/>
    <w:rsid w:val="00E06F10"/>
    <w:rsid w:val="00E07283"/>
    <w:rsid w:val="00E07F39"/>
    <w:rsid w:val="00E1234C"/>
    <w:rsid w:val="00E1239A"/>
    <w:rsid w:val="00E14797"/>
    <w:rsid w:val="00E156AE"/>
    <w:rsid w:val="00E15B9E"/>
    <w:rsid w:val="00E1607A"/>
    <w:rsid w:val="00E16321"/>
    <w:rsid w:val="00E16485"/>
    <w:rsid w:val="00E16775"/>
    <w:rsid w:val="00E16AA5"/>
    <w:rsid w:val="00E16DC3"/>
    <w:rsid w:val="00E1740F"/>
    <w:rsid w:val="00E17830"/>
    <w:rsid w:val="00E17883"/>
    <w:rsid w:val="00E179D1"/>
    <w:rsid w:val="00E213BB"/>
    <w:rsid w:val="00E21E8F"/>
    <w:rsid w:val="00E220D1"/>
    <w:rsid w:val="00E22617"/>
    <w:rsid w:val="00E22AD9"/>
    <w:rsid w:val="00E22E25"/>
    <w:rsid w:val="00E23259"/>
    <w:rsid w:val="00E23AB8"/>
    <w:rsid w:val="00E23ABB"/>
    <w:rsid w:val="00E23C9D"/>
    <w:rsid w:val="00E23E35"/>
    <w:rsid w:val="00E25398"/>
    <w:rsid w:val="00E25AA1"/>
    <w:rsid w:val="00E25FBB"/>
    <w:rsid w:val="00E26750"/>
    <w:rsid w:val="00E26EE5"/>
    <w:rsid w:val="00E30770"/>
    <w:rsid w:val="00E307BC"/>
    <w:rsid w:val="00E31321"/>
    <w:rsid w:val="00E317BA"/>
    <w:rsid w:val="00E318F5"/>
    <w:rsid w:val="00E32075"/>
    <w:rsid w:val="00E32E71"/>
    <w:rsid w:val="00E33238"/>
    <w:rsid w:val="00E33D4D"/>
    <w:rsid w:val="00E35392"/>
    <w:rsid w:val="00E36804"/>
    <w:rsid w:val="00E36964"/>
    <w:rsid w:val="00E37337"/>
    <w:rsid w:val="00E378E3"/>
    <w:rsid w:val="00E37C6C"/>
    <w:rsid w:val="00E407F4"/>
    <w:rsid w:val="00E415B3"/>
    <w:rsid w:val="00E423B3"/>
    <w:rsid w:val="00E42995"/>
    <w:rsid w:val="00E43339"/>
    <w:rsid w:val="00E442E2"/>
    <w:rsid w:val="00E45C46"/>
    <w:rsid w:val="00E46357"/>
    <w:rsid w:val="00E46CE2"/>
    <w:rsid w:val="00E47936"/>
    <w:rsid w:val="00E47B4A"/>
    <w:rsid w:val="00E512E3"/>
    <w:rsid w:val="00E514F2"/>
    <w:rsid w:val="00E51863"/>
    <w:rsid w:val="00E51FAC"/>
    <w:rsid w:val="00E53103"/>
    <w:rsid w:val="00E53393"/>
    <w:rsid w:val="00E53CB5"/>
    <w:rsid w:val="00E54497"/>
    <w:rsid w:val="00E54806"/>
    <w:rsid w:val="00E54B05"/>
    <w:rsid w:val="00E54CD1"/>
    <w:rsid w:val="00E56895"/>
    <w:rsid w:val="00E56F43"/>
    <w:rsid w:val="00E57C6F"/>
    <w:rsid w:val="00E609B2"/>
    <w:rsid w:val="00E60ABF"/>
    <w:rsid w:val="00E60B8F"/>
    <w:rsid w:val="00E61275"/>
    <w:rsid w:val="00E612EC"/>
    <w:rsid w:val="00E626B0"/>
    <w:rsid w:val="00E62879"/>
    <w:rsid w:val="00E6290E"/>
    <w:rsid w:val="00E62944"/>
    <w:rsid w:val="00E62D8F"/>
    <w:rsid w:val="00E63186"/>
    <w:rsid w:val="00E64DEF"/>
    <w:rsid w:val="00E64F04"/>
    <w:rsid w:val="00E666E9"/>
    <w:rsid w:val="00E66A71"/>
    <w:rsid w:val="00E66C11"/>
    <w:rsid w:val="00E6736C"/>
    <w:rsid w:val="00E679AA"/>
    <w:rsid w:val="00E67A56"/>
    <w:rsid w:val="00E67BF4"/>
    <w:rsid w:val="00E70624"/>
    <w:rsid w:val="00E70FAC"/>
    <w:rsid w:val="00E71553"/>
    <w:rsid w:val="00E71AB9"/>
    <w:rsid w:val="00E7243B"/>
    <w:rsid w:val="00E74277"/>
    <w:rsid w:val="00E74FC6"/>
    <w:rsid w:val="00E752B1"/>
    <w:rsid w:val="00E76B59"/>
    <w:rsid w:val="00E76DBE"/>
    <w:rsid w:val="00E776E9"/>
    <w:rsid w:val="00E77A41"/>
    <w:rsid w:val="00E77C20"/>
    <w:rsid w:val="00E80385"/>
    <w:rsid w:val="00E80524"/>
    <w:rsid w:val="00E811DA"/>
    <w:rsid w:val="00E81326"/>
    <w:rsid w:val="00E822FD"/>
    <w:rsid w:val="00E83B6A"/>
    <w:rsid w:val="00E84064"/>
    <w:rsid w:val="00E84F60"/>
    <w:rsid w:val="00E85136"/>
    <w:rsid w:val="00E85967"/>
    <w:rsid w:val="00E86801"/>
    <w:rsid w:val="00E87A52"/>
    <w:rsid w:val="00E907DA"/>
    <w:rsid w:val="00E90E86"/>
    <w:rsid w:val="00E92386"/>
    <w:rsid w:val="00E9275E"/>
    <w:rsid w:val="00E94741"/>
    <w:rsid w:val="00E95676"/>
    <w:rsid w:val="00E957C1"/>
    <w:rsid w:val="00E95A57"/>
    <w:rsid w:val="00E961B4"/>
    <w:rsid w:val="00E9691A"/>
    <w:rsid w:val="00E97623"/>
    <w:rsid w:val="00E9781A"/>
    <w:rsid w:val="00EA05E1"/>
    <w:rsid w:val="00EA0D8A"/>
    <w:rsid w:val="00EA1392"/>
    <w:rsid w:val="00EA18FD"/>
    <w:rsid w:val="00EA1C63"/>
    <w:rsid w:val="00EA2072"/>
    <w:rsid w:val="00EA2CC5"/>
    <w:rsid w:val="00EA2D43"/>
    <w:rsid w:val="00EA3323"/>
    <w:rsid w:val="00EA3D67"/>
    <w:rsid w:val="00EA53B8"/>
    <w:rsid w:val="00EA5F8D"/>
    <w:rsid w:val="00EA627C"/>
    <w:rsid w:val="00EA6843"/>
    <w:rsid w:val="00EB053A"/>
    <w:rsid w:val="00EB058D"/>
    <w:rsid w:val="00EB183B"/>
    <w:rsid w:val="00EB260D"/>
    <w:rsid w:val="00EB269A"/>
    <w:rsid w:val="00EB2B6B"/>
    <w:rsid w:val="00EB2CEA"/>
    <w:rsid w:val="00EB4D2B"/>
    <w:rsid w:val="00EB6CAE"/>
    <w:rsid w:val="00EB6E89"/>
    <w:rsid w:val="00EB723D"/>
    <w:rsid w:val="00EB74EE"/>
    <w:rsid w:val="00EC0885"/>
    <w:rsid w:val="00EC1571"/>
    <w:rsid w:val="00EC1ABC"/>
    <w:rsid w:val="00EC20E3"/>
    <w:rsid w:val="00EC215A"/>
    <w:rsid w:val="00EC2914"/>
    <w:rsid w:val="00EC2C30"/>
    <w:rsid w:val="00EC3502"/>
    <w:rsid w:val="00EC357E"/>
    <w:rsid w:val="00EC537D"/>
    <w:rsid w:val="00EC664F"/>
    <w:rsid w:val="00EC69BB"/>
    <w:rsid w:val="00EC6D6A"/>
    <w:rsid w:val="00EC6DAA"/>
    <w:rsid w:val="00EC6E75"/>
    <w:rsid w:val="00EC6EE7"/>
    <w:rsid w:val="00EC7419"/>
    <w:rsid w:val="00EC7651"/>
    <w:rsid w:val="00EC7990"/>
    <w:rsid w:val="00ED01E2"/>
    <w:rsid w:val="00ED04E7"/>
    <w:rsid w:val="00ED0669"/>
    <w:rsid w:val="00ED149F"/>
    <w:rsid w:val="00ED1756"/>
    <w:rsid w:val="00ED1C3C"/>
    <w:rsid w:val="00ED1CE5"/>
    <w:rsid w:val="00ED22EF"/>
    <w:rsid w:val="00ED2862"/>
    <w:rsid w:val="00ED2E56"/>
    <w:rsid w:val="00ED2EA1"/>
    <w:rsid w:val="00ED3974"/>
    <w:rsid w:val="00ED543B"/>
    <w:rsid w:val="00ED5546"/>
    <w:rsid w:val="00ED696A"/>
    <w:rsid w:val="00ED7846"/>
    <w:rsid w:val="00ED7AC6"/>
    <w:rsid w:val="00ED7BDE"/>
    <w:rsid w:val="00EE0307"/>
    <w:rsid w:val="00EE0C89"/>
    <w:rsid w:val="00EE11A2"/>
    <w:rsid w:val="00EE1E55"/>
    <w:rsid w:val="00EE27C3"/>
    <w:rsid w:val="00EE2B19"/>
    <w:rsid w:val="00EE2F96"/>
    <w:rsid w:val="00EE3052"/>
    <w:rsid w:val="00EE35DD"/>
    <w:rsid w:val="00EE369F"/>
    <w:rsid w:val="00EE3A2E"/>
    <w:rsid w:val="00EE47D6"/>
    <w:rsid w:val="00EE4949"/>
    <w:rsid w:val="00EE555E"/>
    <w:rsid w:val="00EE579D"/>
    <w:rsid w:val="00EE5B20"/>
    <w:rsid w:val="00EE5D6E"/>
    <w:rsid w:val="00EE7A12"/>
    <w:rsid w:val="00EE7BCC"/>
    <w:rsid w:val="00EE7D7C"/>
    <w:rsid w:val="00EF00DB"/>
    <w:rsid w:val="00EF03B7"/>
    <w:rsid w:val="00EF09CF"/>
    <w:rsid w:val="00EF24B0"/>
    <w:rsid w:val="00EF2D86"/>
    <w:rsid w:val="00EF3AC9"/>
    <w:rsid w:val="00EF5374"/>
    <w:rsid w:val="00EF561C"/>
    <w:rsid w:val="00EF5931"/>
    <w:rsid w:val="00EF685D"/>
    <w:rsid w:val="00EF6967"/>
    <w:rsid w:val="00F0122C"/>
    <w:rsid w:val="00F0263F"/>
    <w:rsid w:val="00F04091"/>
    <w:rsid w:val="00F0451C"/>
    <w:rsid w:val="00F059F1"/>
    <w:rsid w:val="00F0655B"/>
    <w:rsid w:val="00F06701"/>
    <w:rsid w:val="00F06EE6"/>
    <w:rsid w:val="00F07537"/>
    <w:rsid w:val="00F07E08"/>
    <w:rsid w:val="00F10E79"/>
    <w:rsid w:val="00F12779"/>
    <w:rsid w:val="00F13AD8"/>
    <w:rsid w:val="00F13D01"/>
    <w:rsid w:val="00F14F7B"/>
    <w:rsid w:val="00F15094"/>
    <w:rsid w:val="00F156A2"/>
    <w:rsid w:val="00F15AD4"/>
    <w:rsid w:val="00F16AD7"/>
    <w:rsid w:val="00F17732"/>
    <w:rsid w:val="00F20267"/>
    <w:rsid w:val="00F202AB"/>
    <w:rsid w:val="00F21805"/>
    <w:rsid w:val="00F21932"/>
    <w:rsid w:val="00F23209"/>
    <w:rsid w:val="00F23A64"/>
    <w:rsid w:val="00F24796"/>
    <w:rsid w:val="00F24C77"/>
    <w:rsid w:val="00F25467"/>
    <w:rsid w:val="00F25D98"/>
    <w:rsid w:val="00F25FBC"/>
    <w:rsid w:val="00F260FD"/>
    <w:rsid w:val="00F265F7"/>
    <w:rsid w:val="00F2697D"/>
    <w:rsid w:val="00F26C31"/>
    <w:rsid w:val="00F26C73"/>
    <w:rsid w:val="00F27173"/>
    <w:rsid w:val="00F300FB"/>
    <w:rsid w:val="00F30540"/>
    <w:rsid w:val="00F308E2"/>
    <w:rsid w:val="00F30E25"/>
    <w:rsid w:val="00F3219F"/>
    <w:rsid w:val="00F334BF"/>
    <w:rsid w:val="00F346FA"/>
    <w:rsid w:val="00F349C0"/>
    <w:rsid w:val="00F35408"/>
    <w:rsid w:val="00F35747"/>
    <w:rsid w:val="00F40963"/>
    <w:rsid w:val="00F41FE9"/>
    <w:rsid w:val="00F4278C"/>
    <w:rsid w:val="00F42CE0"/>
    <w:rsid w:val="00F42EB3"/>
    <w:rsid w:val="00F43A6F"/>
    <w:rsid w:val="00F43E75"/>
    <w:rsid w:val="00F450BA"/>
    <w:rsid w:val="00F4692A"/>
    <w:rsid w:val="00F47730"/>
    <w:rsid w:val="00F522F5"/>
    <w:rsid w:val="00F52628"/>
    <w:rsid w:val="00F528EF"/>
    <w:rsid w:val="00F52A54"/>
    <w:rsid w:val="00F53967"/>
    <w:rsid w:val="00F5396E"/>
    <w:rsid w:val="00F53D65"/>
    <w:rsid w:val="00F53DD3"/>
    <w:rsid w:val="00F55667"/>
    <w:rsid w:val="00F55A3F"/>
    <w:rsid w:val="00F55DC3"/>
    <w:rsid w:val="00F56C9D"/>
    <w:rsid w:val="00F577FA"/>
    <w:rsid w:val="00F5786E"/>
    <w:rsid w:val="00F5796C"/>
    <w:rsid w:val="00F61B95"/>
    <w:rsid w:val="00F62AF4"/>
    <w:rsid w:val="00F63109"/>
    <w:rsid w:val="00F649C5"/>
    <w:rsid w:val="00F65EE0"/>
    <w:rsid w:val="00F66560"/>
    <w:rsid w:val="00F66A27"/>
    <w:rsid w:val="00F66EA6"/>
    <w:rsid w:val="00F67013"/>
    <w:rsid w:val="00F67F79"/>
    <w:rsid w:val="00F707D5"/>
    <w:rsid w:val="00F70A2D"/>
    <w:rsid w:val="00F70B75"/>
    <w:rsid w:val="00F71E8C"/>
    <w:rsid w:val="00F7275C"/>
    <w:rsid w:val="00F72D6E"/>
    <w:rsid w:val="00F7458A"/>
    <w:rsid w:val="00F75392"/>
    <w:rsid w:val="00F76A63"/>
    <w:rsid w:val="00F80765"/>
    <w:rsid w:val="00F81784"/>
    <w:rsid w:val="00F81A2F"/>
    <w:rsid w:val="00F82D68"/>
    <w:rsid w:val="00F83B57"/>
    <w:rsid w:val="00F83F4D"/>
    <w:rsid w:val="00F84F96"/>
    <w:rsid w:val="00F85511"/>
    <w:rsid w:val="00F86894"/>
    <w:rsid w:val="00F86ED1"/>
    <w:rsid w:val="00F86F83"/>
    <w:rsid w:val="00F90B37"/>
    <w:rsid w:val="00F932F0"/>
    <w:rsid w:val="00F9491A"/>
    <w:rsid w:val="00F94DAE"/>
    <w:rsid w:val="00F950BC"/>
    <w:rsid w:val="00F95AA1"/>
    <w:rsid w:val="00F95CAF"/>
    <w:rsid w:val="00F95E04"/>
    <w:rsid w:val="00F96392"/>
    <w:rsid w:val="00F96CBE"/>
    <w:rsid w:val="00F9709D"/>
    <w:rsid w:val="00F972DE"/>
    <w:rsid w:val="00F97303"/>
    <w:rsid w:val="00F97365"/>
    <w:rsid w:val="00F97A44"/>
    <w:rsid w:val="00F97B2C"/>
    <w:rsid w:val="00F97BB3"/>
    <w:rsid w:val="00F97D42"/>
    <w:rsid w:val="00FA0036"/>
    <w:rsid w:val="00FA05C9"/>
    <w:rsid w:val="00FA05FA"/>
    <w:rsid w:val="00FA0BD8"/>
    <w:rsid w:val="00FA30DA"/>
    <w:rsid w:val="00FA38AA"/>
    <w:rsid w:val="00FA3B80"/>
    <w:rsid w:val="00FA3F9D"/>
    <w:rsid w:val="00FA5F71"/>
    <w:rsid w:val="00FA651E"/>
    <w:rsid w:val="00FA7E21"/>
    <w:rsid w:val="00FB0277"/>
    <w:rsid w:val="00FB0B65"/>
    <w:rsid w:val="00FB0DA4"/>
    <w:rsid w:val="00FB331B"/>
    <w:rsid w:val="00FB4643"/>
    <w:rsid w:val="00FB5144"/>
    <w:rsid w:val="00FB5E47"/>
    <w:rsid w:val="00FB6352"/>
    <w:rsid w:val="00FB6386"/>
    <w:rsid w:val="00FB6606"/>
    <w:rsid w:val="00FB6B07"/>
    <w:rsid w:val="00FB7BAD"/>
    <w:rsid w:val="00FC0326"/>
    <w:rsid w:val="00FC0BF7"/>
    <w:rsid w:val="00FC1142"/>
    <w:rsid w:val="00FC13EF"/>
    <w:rsid w:val="00FC21F0"/>
    <w:rsid w:val="00FC2FE5"/>
    <w:rsid w:val="00FC42A9"/>
    <w:rsid w:val="00FC4646"/>
    <w:rsid w:val="00FC48FD"/>
    <w:rsid w:val="00FC4CEC"/>
    <w:rsid w:val="00FC5314"/>
    <w:rsid w:val="00FC6472"/>
    <w:rsid w:val="00FC67C8"/>
    <w:rsid w:val="00FD0FE8"/>
    <w:rsid w:val="00FD10B0"/>
    <w:rsid w:val="00FD21B0"/>
    <w:rsid w:val="00FD2451"/>
    <w:rsid w:val="00FD44F7"/>
    <w:rsid w:val="00FD4F98"/>
    <w:rsid w:val="00FD5D8A"/>
    <w:rsid w:val="00FD5E22"/>
    <w:rsid w:val="00FD6CF5"/>
    <w:rsid w:val="00FD6DA8"/>
    <w:rsid w:val="00FD6E43"/>
    <w:rsid w:val="00FD72ED"/>
    <w:rsid w:val="00FD740F"/>
    <w:rsid w:val="00FD7590"/>
    <w:rsid w:val="00FD7B95"/>
    <w:rsid w:val="00FE0377"/>
    <w:rsid w:val="00FE0884"/>
    <w:rsid w:val="00FE0E9C"/>
    <w:rsid w:val="00FE207F"/>
    <w:rsid w:val="00FE2681"/>
    <w:rsid w:val="00FE3015"/>
    <w:rsid w:val="00FE3E3C"/>
    <w:rsid w:val="00FE44CD"/>
    <w:rsid w:val="00FE5288"/>
    <w:rsid w:val="00FE64CE"/>
    <w:rsid w:val="00FE64EB"/>
    <w:rsid w:val="00FE69F7"/>
    <w:rsid w:val="00FE6C3F"/>
    <w:rsid w:val="00FE70D4"/>
    <w:rsid w:val="00FE79A8"/>
    <w:rsid w:val="00FE7F8C"/>
    <w:rsid w:val="00FF017F"/>
    <w:rsid w:val="00FF083E"/>
    <w:rsid w:val="00FF16F8"/>
    <w:rsid w:val="00FF1890"/>
    <w:rsid w:val="00FF1F3E"/>
    <w:rsid w:val="00FF284A"/>
    <w:rsid w:val="00FF3A47"/>
    <w:rsid w:val="00FF3A82"/>
    <w:rsid w:val="00FF4004"/>
    <w:rsid w:val="00FF4425"/>
    <w:rsid w:val="00FF4C94"/>
    <w:rsid w:val="00FF502E"/>
    <w:rsid w:val="00FF56FB"/>
    <w:rsid w:val="00FF6224"/>
    <w:rsid w:val="00FF738D"/>
    <w:rsid w:val="00FF760F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0773D8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qFormat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A3D23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1674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qFormat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Char">
    <w:name w:val="批注文字 Char"/>
    <w:link w:val="ac"/>
    <w:qFormat/>
    <w:rsid w:val="007006F7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0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0">
    <w:name w:val="正文文本 Char"/>
    <w:link w:val="af2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97AC4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5C25DF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ead2A Char,2 Char,H2 Char,h2 Char"/>
    <w:link w:val="2"/>
    <w:rsid w:val="005C25DF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C25D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rsid w:val="001D3F7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3">
    <w:name w:val="Normal (Web)"/>
    <w:basedOn w:val="a"/>
    <w:uiPriority w:val="99"/>
    <w:unhideWhenUsed/>
    <w:rsid w:val="00A86E8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¥¡¡¡¡ì¬º¥¹¥È¶ÎÂä Char,ÁÐ³ö¶ÎÂä Char,¥ê¥¹¥È¶ÎÂä Char,1st level - Bullet List Paragraph Char,Paragrafo elenco Char"/>
    <w:basedOn w:val="a0"/>
    <w:link w:val="af4"/>
    <w:uiPriority w:val="34"/>
    <w:qFormat/>
    <w:locked/>
    <w:rsid w:val="009B5BBC"/>
    <w:rPr>
      <w:rFonts w:ascii="Calibri" w:hAnsi="Calibri" w:cs="Calibri"/>
      <w:lang w:eastAsia="zh-CN"/>
    </w:rPr>
  </w:style>
  <w:style w:type="paragraph" w:styleId="af4">
    <w:name w:val="List Paragraph"/>
    <w:aliases w:val="- Bullets,목록 단락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表段落"/>
    <w:basedOn w:val="a"/>
    <w:link w:val="Char1"/>
    <w:uiPriority w:val="34"/>
    <w:qFormat/>
    <w:rsid w:val="009B5BBC"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256179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56179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56179"/>
    <w:pPr>
      <w:overflowPunct/>
      <w:autoSpaceDE/>
      <w:autoSpaceDN/>
      <w:adjustRightInd/>
      <w:spacing w:after="0"/>
      <w:textAlignment w:val="auto"/>
    </w:pPr>
  </w:style>
  <w:style w:type="paragraph" w:customStyle="1" w:styleId="Proposal">
    <w:name w:val="Proposal"/>
    <w:basedOn w:val="a"/>
    <w:rsid w:val="00B87756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</w:rPr>
  </w:style>
  <w:style w:type="paragraph" w:customStyle="1" w:styleId="3GPPText">
    <w:name w:val="3GPP Text"/>
    <w:basedOn w:val="a"/>
    <w:link w:val="3GPPTextChar"/>
    <w:qFormat/>
    <w:rsid w:val="00B8775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B87756"/>
    <w:pPr>
      <w:tabs>
        <w:tab w:val="num" w:pos="432"/>
      </w:tabs>
      <w:overflowPunct w:val="0"/>
      <w:autoSpaceDE w:val="0"/>
      <w:autoSpaceDN w:val="0"/>
      <w:adjustRightInd w:val="0"/>
      <w:spacing w:after="120"/>
      <w:ind w:left="432" w:hanging="432"/>
      <w:textAlignment w:val="baseline"/>
    </w:pPr>
    <w:rPr>
      <w:rFonts w:eastAsia="宋体"/>
    </w:rPr>
  </w:style>
  <w:style w:type="character" w:customStyle="1" w:styleId="3GPPTextChar">
    <w:name w:val="3GPP Text Char"/>
    <w:link w:val="3GPPText"/>
    <w:rsid w:val="00B87756"/>
    <w:rPr>
      <w:rFonts w:ascii="Times New Roman" w:eastAsia="宋体" w:hAnsi="Times New Roman"/>
      <w:sz w:val="22"/>
      <w:lang w:eastAsia="en-US"/>
    </w:rPr>
  </w:style>
  <w:style w:type="character" w:customStyle="1" w:styleId="3GPPH1Char">
    <w:name w:val="3GPP H1 Char"/>
    <w:link w:val="3GPPH1"/>
    <w:rsid w:val="00B87756"/>
    <w:rPr>
      <w:rFonts w:ascii="Arial" w:eastAsia="宋体" w:hAnsi="Arial"/>
      <w:sz w:val="36"/>
      <w:lang w:val="en-GB" w:eastAsia="en-US"/>
    </w:rPr>
  </w:style>
  <w:style w:type="table" w:customStyle="1" w:styleId="12">
    <w:name w:val="网格型1"/>
    <w:basedOn w:val="a1"/>
    <w:next w:val="af1"/>
    <w:rsid w:val="005B4349"/>
    <w:rPr>
      <w:rFonts w:asciiTheme="minorHAnsi" w:eastAsiaTheme="minorEastAsia" w:hAnsiTheme="minorHAnsi" w:cstheme="minorBidi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rsid w:val="009B600B"/>
    <w:rPr>
      <w:rFonts w:ascii="Times New Roman" w:hAnsi="Times New Roman"/>
      <w:lang w:eastAsia="en-US"/>
    </w:rPr>
  </w:style>
  <w:style w:type="paragraph" w:customStyle="1" w:styleId="Observation">
    <w:name w:val="Observation"/>
    <w:basedOn w:val="a"/>
    <w:qFormat/>
    <w:rsid w:val="0084357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TFZchn">
    <w:name w:val="TF Zchn"/>
    <w:rsid w:val="00E1239A"/>
    <w:rPr>
      <w:rFonts w:ascii="Arial" w:hAnsi="Arial"/>
      <w:b/>
    </w:rPr>
  </w:style>
  <w:style w:type="character" w:customStyle="1" w:styleId="msoins0">
    <w:name w:val="msoins"/>
    <w:rsid w:val="00E1239A"/>
  </w:style>
  <w:style w:type="character" w:customStyle="1" w:styleId="NOZchn">
    <w:name w:val="NO Zchn"/>
    <w:locked/>
    <w:rsid w:val="00E1239A"/>
  </w:style>
  <w:style w:type="character" w:customStyle="1" w:styleId="TALCar">
    <w:name w:val="TAL Car"/>
    <w:link w:val="TAL"/>
    <w:qFormat/>
    <w:locked/>
    <w:rsid w:val="00F17732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F17732"/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TALChar">
    <w:name w:val="TAL Char"/>
    <w:qFormat/>
    <w:locked/>
    <w:rsid w:val="00B64C3D"/>
    <w:rPr>
      <w:rFonts w:ascii="Arial" w:hAnsi="Arial" w:cs="Arial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CF797D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F797D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qFormat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A3D23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1674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qFormat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Char">
    <w:name w:val="批注文字 Char"/>
    <w:link w:val="ac"/>
    <w:qFormat/>
    <w:rsid w:val="007006F7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0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0">
    <w:name w:val="正文文本 Char"/>
    <w:link w:val="af2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97AC4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5C25DF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ead2A Char,2 Char,H2 Char,h2 Char"/>
    <w:link w:val="2"/>
    <w:rsid w:val="005C25DF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C25D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rsid w:val="001D3F7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3">
    <w:name w:val="Normal (Web)"/>
    <w:basedOn w:val="a"/>
    <w:uiPriority w:val="99"/>
    <w:unhideWhenUsed/>
    <w:rsid w:val="00A86E8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¥¡¡¡¡ì¬º¥¹¥È¶ÎÂä Char,ÁÐ³ö¶ÎÂä Char,¥ê¥¹¥È¶ÎÂä Char,1st level - Bullet List Paragraph Char,Paragrafo elenco Char"/>
    <w:basedOn w:val="a0"/>
    <w:link w:val="af4"/>
    <w:uiPriority w:val="34"/>
    <w:qFormat/>
    <w:locked/>
    <w:rsid w:val="009B5BBC"/>
    <w:rPr>
      <w:rFonts w:ascii="Calibri" w:hAnsi="Calibri" w:cs="Calibri"/>
      <w:lang w:eastAsia="zh-CN"/>
    </w:rPr>
  </w:style>
  <w:style w:type="paragraph" w:styleId="af4">
    <w:name w:val="List Paragraph"/>
    <w:aliases w:val="- Bullets,목록 단락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表段落"/>
    <w:basedOn w:val="a"/>
    <w:link w:val="Char1"/>
    <w:uiPriority w:val="34"/>
    <w:qFormat/>
    <w:rsid w:val="009B5BBC"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256179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56179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56179"/>
    <w:pPr>
      <w:overflowPunct/>
      <w:autoSpaceDE/>
      <w:autoSpaceDN/>
      <w:adjustRightInd/>
      <w:spacing w:after="0"/>
      <w:textAlignment w:val="auto"/>
    </w:pPr>
  </w:style>
  <w:style w:type="paragraph" w:customStyle="1" w:styleId="Proposal">
    <w:name w:val="Proposal"/>
    <w:basedOn w:val="a"/>
    <w:rsid w:val="00B87756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</w:rPr>
  </w:style>
  <w:style w:type="paragraph" w:customStyle="1" w:styleId="3GPPText">
    <w:name w:val="3GPP Text"/>
    <w:basedOn w:val="a"/>
    <w:link w:val="3GPPTextChar"/>
    <w:qFormat/>
    <w:rsid w:val="00B8775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B87756"/>
    <w:pPr>
      <w:tabs>
        <w:tab w:val="num" w:pos="432"/>
      </w:tabs>
      <w:overflowPunct w:val="0"/>
      <w:autoSpaceDE w:val="0"/>
      <w:autoSpaceDN w:val="0"/>
      <w:adjustRightInd w:val="0"/>
      <w:spacing w:after="120"/>
      <w:ind w:left="432" w:hanging="432"/>
      <w:textAlignment w:val="baseline"/>
    </w:pPr>
    <w:rPr>
      <w:rFonts w:eastAsia="宋体"/>
    </w:rPr>
  </w:style>
  <w:style w:type="character" w:customStyle="1" w:styleId="3GPPTextChar">
    <w:name w:val="3GPP Text Char"/>
    <w:link w:val="3GPPText"/>
    <w:rsid w:val="00B87756"/>
    <w:rPr>
      <w:rFonts w:ascii="Times New Roman" w:eastAsia="宋体" w:hAnsi="Times New Roman"/>
      <w:sz w:val="22"/>
      <w:lang w:eastAsia="en-US"/>
    </w:rPr>
  </w:style>
  <w:style w:type="character" w:customStyle="1" w:styleId="3GPPH1Char">
    <w:name w:val="3GPP H1 Char"/>
    <w:link w:val="3GPPH1"/>
    <w:rsid w:val="00B87756"/>
    <w:rPr>
      <w:rFonts w:ascii="Arial" w:eastAsia="宋体" w:hAnsi="Arial"/>
      <w:sz w:val="36"/>
      <w:lang w:val="en-GB" w:eastAsia="en-US"/>
    </w:rPr>
  </w:style>
  <w:style w:type="table" w:customStyle="1" w:styleId="12">
    <w:name w:val="网格型1"/>
    <w:basedOn w:val="a1"/>
    <w:next w:val="af1"/>
    <w:rsid w:val="005B4349"/>
    <w:rPr>
      <w:rFonts w:asciiTheme="minorHAnsi" w:eastAsiaTheme="minorEastAsia" w:hAnsiTheme="minorHAnsi" w:cstheme="minorBidi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rsid w:val="009B600B"/>
    <w:rPr>
      <w:rFonts w:ascii="Times New Roman" w:hAnsi="Times New Roman"/>
      <w:lang w:eastAsia="en-US"/>
    </w:rPr>
  </w:style>
  <w:style w:type="paragraph" w:customStyle="1" w:styleId="Observation">
    <w:name w:val="Observation"/>
    <w:basedOn w:val="a"/>
    <w:qFormat/>
    <w:rsid w:val="0084357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TFZchn">
    <w:name w:val="TF Zchn"/>
    <w:rsid w:val="00E1239A"/>
    <w:rPr>
      <w:rFonts w:ascii="Arial" w:hAnsi="Arial"/>
      <w:b/>
    </w:rPr>
  </w:style>
  <w:style w:type="character" w:customStyle="1" w:styleId="msoins0">
    <w:name w:val="msoins"/>
    <w:rsid w:val="00E1239A"/>
  </w:style>
  <w:style w:type="character" w:customStyle="1" w:styleId="NOZchn">
    <w:name w:val="NO Zchn"/>
    <w:locked/>
    <w:rsid w:val="00E1239A"/>
  </w:style>
  <w:style w:type="character" w:customStyle="1" w:styleId="TALCar">
    <w:name w:val="TAL Car"/>
    <w:link w:val="TAL"/>
    <w:qFormat/>
    <w:locked/>
    <w:rsid w:val="00F17732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F17732"/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TALChar">
    <w:name w:val="TAL Char"/>
    <w:qFormat/>
    <w:locked/>
    <w:rsid w:val="00B64C3D"/>
    <w:rPr>
      <w:rFonts w:ascii="Arial" w:hAnsi="Arial" w:cs="Arial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CF797D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F797D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9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44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30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2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9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3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FB4FC-BF81-4162-AFC1-63B72D3B8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424</TotalTime>
  <Pages>6</Pages>
  <Words>1988</Words>
  <Characters>11273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李健翔</dc:creator>
  <cp:lastModifiedBy>CATT</cp:lastModifiedBy>
  <cp:revision>108</cp:revision>
  <cp:lastPrinted>1900-12-31T16:00:00Z</cp:lastPrinted>
  <dcterms:created xsi:type="dcterms:W3CDTF">2021-10-12T07:45:00Z</dcterms:created>
  <dcterms:modified xsi:type="dcterms:W3CDTF">2021-10-22T05:41:00Z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</Properties>
</file>